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23A17" w14:textId="77777777" w:rsidR="009F5126" w:rsidRPr="008642EC" w:rsidRDefault="009F5126" w:rsidP="009F512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94B8C92" w14:textId="77777777" w:rsidR="009F5126" w:rsidRDefault="009F5126" w:rsidP="009F5126">
      <w:pPr>
        <w:pStyle w:val="BasicParagraph"/>
        <w:suppressAutoHyphens/>
        <w:spacing w:line="240" w:lineRule="auto"/>
        <w:rPr>
          <w:rFonts w:ascii="Times New Roman" w:hAnsi="Times New Roman" w:cs="Times New Roman"/>
          <w:b/>
          <w:bCs/>
          <w:color w:val="000000" w:themeColor="text1"/>
          <w:sz w:val="21"/>
          <w:szCs w:val="21"/>
        </w:rPr>
      </w:pPr>
    </w:p>
    <w:p w14:paraId="625CC5EE" w14:textId="77777777" w:rsidR="009F5126" w:rsidRPr="00582653" w:rsidRDefault="009F5126" w:rsidP="009F512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223645" w14:textId="77777777" w:rsidR="009F5126" w:rsidRDefault="009F5126" w:rsidP="009F512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788C3BD" w14:textId="77777777" w:rsidR="009F5126" w:rsidRDefault="009F5126" w:rsidP="009F512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4CA1F3A" w14:textId="77777777" w:rsidR="009F5126" w:rsidRPr="00582653" w:rsidRDefault="009F5126" w:rsidP="009F512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F2B6424" wp14:editId="3EADBE3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91CA752" w14:textId="11B41321" w:rsidR="009F5126" w:rsidRDefault="009F5126" w:rsidP="009F512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Implementation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B4BD7EB" w14:textId="77777777" w:rsidR="009F5126" w:rsidRDefault="009F5126" w:rsidP="009F512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7A7381F" w14:textId="77777777" w:rsidR="009F5126" w:rsidRPr="00582653" w:rsidRDefault="009F5126" w:rsidP="009F512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520F0BB" w14:textId="77777777" w:rsidR="009F5126" w:rsidRPr="00582653" w:rsidRDefault="009F5126" w:rsidP="009F512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BBFE5E4" w14:textId="77777777" w:rsidR="009F5126" w:rsidRPr="008642EC" w:rsidRDefault="009F5126" w:rsidP="009F512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BE318E4" w14:textId="77777777" w:rsidR="009F5126" w:rsidRPr="008642EC" w:rsidRDefault="009F5126" w:rsidP="009F512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23EE474" w14:textId="77777777" w:rsidR="009F5126" w:rsidRPr="00582653" w:rsidRDefault="009F5126" w:rsidP="009F512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1CF1945" w14:textId="77777777" w:rsidR="009F5126" w:rsidRPr="008642EC" w:rsidRDefault="009F5126" w:rsidP="009F512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0951D2" w14:textId="77777777" w:rsidR="009F5126" w:rsidRPr="008642EC" w:rsidRDefault="009F5126" w:rsidP="009F512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D94B264" w14:textId="77777777" w:rsidR="009F5126" w:rsidRPr="00582653" w:rsidRDefault="009F5126" w:rsidP="009F5126">
      <w:pPr>
        <w:pStyle w:val="BasicParagraph"/>
        <w:suppressAutoHyphens/>
        <w:spacing w:line="240" w:lineRule="auto"/>
        <w:rPr>
          <w:rFonts w:ascii="Times New Roman" w:hAnsi="Times New Roman" w:cs="Times New Roman"/>
          <w:color w:val="000000" w:themeColor="text1"/>
          <w:sz w:val="21"/>
          <w:szCs w:val="21"/>
        </w:rPr>
      </w:pPr>
    </w:p>
    <w:p w14:paraId="3C8C7CA5" w14:textId="77777777" w:rsidR="009F5126" w:rsidRPr="00582653" w:rsidRDefault="009F5126" w:rsidP="009F512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496A95E" w14:textId="77777777" w:rsidR="009F5126" w:rsidRDefault="009F5126" w:rsidP="009F512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2EC7CC6" w14:textId="77777777" w:rsidR="009F5126" w:rsidRDefault="009F5126" w:rsidP="009F5126">
      <w:pPr>
        <w:pStyle w:val="BasicParagraph"/>
        <w:suppressAutoHyphens/>
        <w:spacing w:line="240" w:lineRule="auto"/>
        <w:ind w:left="720"/>
        <w:rPr>
          <w:rFonts w:ascii="Times New Roman" w:hAnsi="Times New Roman" w:cs="Times New Roman"/>
          <w:color w:val="000000" w:themeColor="text1"/>
          <w:sz w:val="21"/>
          <w:szCs w:val="21"/>
        </w:rPr>
      </w:pPr>
    </w:p>
    <w:p w14:paraId="557B9B0F" w14:textId="77777777" w:rsidR="009F5126" w:rsidRDefault="009F5126" w:rsidP="009F512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1F87435" w14:textId="77777777" w:rsidR="009F5126" w:rsidRDefault="009F5126" w:rsidP="009F5126">
      <w:pPr>
        <w:pStyle w:val="BasicParagraph"/>
        <w:suppressAutoHyphens/>
        <w:spacing w:line="240" w:lineRule="auto"/>
        <w:ind w:left="1440"/>
        <w:rPr>
          <w:rFonts w:ascii="Times New Roman" w:hAnsi="Times New Roman" w:cs="Times New Roman"/>
          <w:color w:val="000000" w:themeColor="text1"/>
          <w:sz w:val="21"/>
          <w:szCs w:val="21"/>
        </w:rPr>
      </w:pPr>
    </w:p>
    <w:p w14:paraId="338EBBFE" w14:textId="77777777" w:rsidR="009F5126" w:rsidRDefault="009F5126" w:rsidP="009F512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5CED599" w14:textId="77777777" w:rsidR="009F5126" w:rsidRDefault="009F5126" w:rsidP="009F5126">
      <w:pPr>
        <w:pStyle w:val="BasicParagraph"/>
        <w:suppressAutoHyphens/>
        <w:spacing w:line="240" w:lineRule="auto"/>
        <w:ind w:left="1440"/>
        <w:rPr>
          <w:rFonts w:ascii="Times New Roman" w:hAnsi="Times New Roman" w:cs="Times New Roman"/>
          <w:color w:val="000000" w:themeColor="text1"/>
          <w:sz w:val="21"/>
          <w:szCs w:val="21"/>
        </w:rPr>
      </w:pPr>
    </w:p>
    <w:p w14:paraId="66BDB102" w14:textId="6C573E37" w:rsidR="009F5126" w:rsidRDefault="009F5126" w:rsidP="009F512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w:t>
      </w:r>
      <w:r>
        <w:rPr>
          <w:rFonts w:ascii="Times New Roman" w:hAnsi="Times New Roman"/>
          <w:color w:val="000000" w:themeColor="text1"/>
          <w:sz w:val="21"/>
          <w:szCs w:val="21"/>
        </w:rPr>
        <w:t xml:space="preserve"> </w:t>
      </w:r>
      <w:proofErr w:type="spellStart"/>
      <w:r>
        <w:rPr>
          <w:rFonts w:ascii="Times New Roman" w:hAnsi="Times New Roman"/>
          <w:color w:val="000000" w:themeColor="text1"/>
          <w:sz w:val="21"/>
          <w:szCs w:val="21"/>
        </w:rPr>
        <w:t xml:space="preserve">of </w:t>
      </w:r>
      <w:proofErr w:type="spellEnd"/>
      <w:r>
        <w:rPr>
          <w:rFonts w:ascii="Times New Roman" w:hAnsi="Times New Roman"/>
          <w:color w:val="000000" w:themeColor="text1"/>
          <w:sz w:val="21"/>
          <w:szCs w:val="21"/>
        </w:rPr>
        <w:t>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2ADC3450" w14:textId="77777777" w:rsidR="009F5126" w:rsidRDefault="009F5126">
      <w:pPr>
        <w:spacing w:before="0" w:after="160" w:line="259" w:lineRule="auto"/>
        <w:rPr>
          <w:rFonts w:ascii="Calibri" w:eastAsiaTheme="majorEastAsia" w:hAnsi="Calibri" w:cstheme="majorBidi"/>
          <w:b/>
          <w:color w:val="0031A7" w:themeColor="text2"/>
          <w:sz w:val="32"/>
          <w:szCs w:val="32"/>
        </w:rPr>
      </w:pPr>
      <w:r>
        <w:br w:type="page"/>
      </w:r>
    </w:p>
    <w:p w14:paraId="20F5E7DC" w14:textId="163C858D" w:rsidR="00C46DBD" w:rsidRPr="00EB3931" w:rsidRDefault="20716D70" w:rsidP="00127D2C">
      <w:pPr>
        <w:pStyle w:val="Heading1"/>
      </w:pPr>
      <w:r w:rsidRPr="00EB3931">
        <w:lastRenderedPageBreak/>
        <w:t>MPower108</w:t>
      </w:r>
      <w:bookmarkStart w:id="1" w:name="_Toc102324769"/>
      <w:bookmarkStart w:id="2" w:name="_Toc504282523"/>
      <w:r w:rsidR="00EB3931" w:rsidRPr="00EB3931">
        <w:t xml:space="preserve"> </w:t>
      </w:r>
      <w:r w:rsidR="005D5CA0" w:rsidRPr="00EB3931">
        <w:t>Implementation/ imp</w:t>
      </w:r>
      <w:r w:rsidR="00C46DBD" w:rsidRPr="00EB3931">
        <w:t xml:space="preserve">rovements </w:t>
      </w:r>
      <w:r w:rsidR="005D5CA0" w:rsidRPr="00EB3931">
        <w:t>p</w:t>
      </w:r>
      <w:r w:rsidR="00C46DBD" w:rsidRPr="00EB3931">
        <w:t>lan</w:t>
      </w:r>
      <w:bookmarkEnd w:id="1"/>
    </w:p>
    <w:p w14:paraId="14CCB186" w14:textId="77777777" w:rsidR="00C46DBD" w:rsidRPr="00C46DBD" w:rsidRDefault="00C46DBD" w:rsidP="00EB3931">
      <w:pPr>
        <w:pStyle w:val="Heading4"/>
      </w:pPr>
      <w:r w:rsidRPr="00C46DBD">
        <w:t xml:space="preserve"> [Plan Name]</w:t>
      </w:r>
    </w:p>
    <w:p w14:paraId="0BC329EA" w14:textId="77777777" w:rsidR="00C46DBD" w:rsidRPr="00C46DBD" w:rsidRDefault="00C46DBD" w:rsidP="00C46DBD"/>
    <w:p w14:paraId="5B0EAD8C" w14:textId="2C861FE4" w:rsidR="00C46DBD" w:rsidRPr="00C46DBD" w:rsidRDefault="00C46DBD" w:rsidP="00C46DBD">
      <w:r w:rsidRPr="00C46DBD">
        <w:t xml:space="preserve">Author: </w:t>
      </w:r>
      <w:r w:rsidR="00127D2C">
        <w:tab/>
      </w:r>
      <w:r w:rsidRPr="00C46DBD">
        <w:t>[Author]</w:t>
      </w:r>
    </w:p>
    <w:p w14:paraId="5D24B5A4" w14:textId="3082274D" w:rsidR="00C46DBD" w:rsidRPr="00C46DBD" w:rsidRDefault="00C46DBD" w:rsidP="00C46DBD">
      <w:r w:rsidRPr="00C46DBD">
        <w:t xml:space="preserve">Date: </w:t>
      </w:r>
      <w:r w:rsidRPr="00C46DBD">
        <w:tab/>
      </w:r>
      <w:r w:rsidR="00127D2C">
        <w:tab/>
      </w:r>
      <w:r w:rsidRPr="00C46DBD">
        <w:t>[</w:t>
      </w:r>
      <w:proofErr w:type="spellStart"/>
      <w:r w:rsidRPr="00C46DBD">
        <w:t>yyyymmdd</w:t>
      </w:r>
      <w:proofErr w:type="spellEnd"/>
      <w:r w:rsidRPr="00C46DBD">
        <w:t>]</w:t>
      </w:r>
    </w:p>
    <w:p w14:paraId="64592FFD" w14:textId="77777777" w:rsidR="00C46DBD" w:rsidRPr="00C46DBD" w:rsidRDefault="00C46DBD" w:rsidP="00C46DBD">
      <w:r w:rsidRPr="00C46DBD">
        <w:t xml:space="preserve">Version: </w:t>
      </w:r>
      <w:r w:rsidRPr="00C46DBD">
        <w:tab/>
        <w:t>[#.#]</w:t>
      </w:r>
    </w:p>
    <w:p w14:paraId="4C92EDD4" w14:textId="77777777" w:rsidR="00C46DBD" w:rsidRPr="00C46DBD" w:rsidRDefault="00C46DBD" w:rsidP="00C46DBD"/>
    <w:p w14:paraId="3BBAAD97" w14:textId="77777777" w:rsidR="00C46DBD" w:rsidRPr="00C46DBD" w:rsidRDefault="00C46DBD" w:rsidP="00C46DBD">
      <w:pPr>
        <w:pStyle w:val="Caption"/>
      </w:pPr>
      <w:r w:rsidRPr="00C46DBD">
        <w:t>Operator notes:</w:t>
      </w:r>
    </w:p>
    <w:p w14:paraId="03A24FF4" w14:textId="77777777" w:rsidR="00C46DBD" w:rsidRPr="00C46DBD" w:rsidRDefault="00C46DBD" w:rsidP="00C46DBD">
      <w:pPr>
        <w:pStyle w:val="Caption"/>
      </w:pPr>
      <w:r w:rsidRPr="00C46DBD">
        <w:t>All instructional text is displayed in blue font colour in the template. These should be deleted prior to the document being distributed for review and approval.</w:t>
      </w:r>
    </w:p>
    <w:p w14:paraId="04E1EBCE" w14:textId="77777777" w:rsidR="00C46DBD" w:rsidRPr="00C46DBD" w:rsidRDefault="00C46DBD" w:rsidP="00C46DBD">
      <w:pPr>
        <w:pStyle w:val="Caption"/>
      </w:pPr>
      <w:r w:rsidRPr="00C46DBD">
        <w:t>Update text within square brackets which is placeholder text with relevant text.</w:t>
      </w:r>
    </w:p>
    <w:p w14:paraId="6A1FFF19" w14:textId="35EAC2A6" w:rsidR="00C46DBD" w:rsidRPr="00C46DBD" w:rsidRDefault="00C46DBD" w:rsidP="00C46DBD">
      <w:pPr>
        <w:pStyle w:val="Caption"/>
      </w:pPr>
      <w:r>
        <w:t>E.g. [</w:t>
      </w:r>
      <w:proofErr w:type="spellStart"/>
      <w:r>
        <w:t>yyyymmdd</w:t>
      </w:r>
      <w:proofErr w:type="spellEnd"/>
      <w:r>
        <w:t xml:space="preserve">] should be changed to latest date </w:t>
      </w:r>
    </w:p>
    <w:p w14:paraId="688A43F0" w14:textId="77777777" w:rsidR="00C46DBD" w:rsidRPr="00C46DBD" w:rsidRDefault="00C46DBD" w:rsidP="00C46DBD">
      <w:pPr>
        <w:pStyle w:val="Caption"/>
      </w:pPr>
      <w:r w:rsidRPr="00C46DBD">
        <w:t>Use this basic structure and type sizing for all your covers. Do not manipulate or rescale any of the graphic components. Use initial caps in your headings with capital letters for proper nouns only.</w:t>
      </w:r>
    </w:p>
    <w:p w14:paraId="1B5D3092" w14:textId="77777777" w:rsidR="00C46DBD" w:rsidRPr="00C46DBD" w:rsidRDefault="00C46DBD" w:rsidP="00C46DBD"/>
    <w:p w14:paraId="611D1778" w14:textId="77777777" w:rsidR="00C46DBD" w:rsidRPr="00C46DBD" w:rsidRDefault="00C46DBD" w:rsidP="00C46DBD">
      <w:pPr>
        <w:sectPr w:rsidR="00C46DBD" w:rsidRPr="00C46DBD" w:rsidSect="009F5126">
          <w:headerReference w:type="default" r:id="rId14"/>
          <w:footerReference w:type="even" r:id="rId15"/>
          <w:footerReference w:type="default" r:id="rId16"/>
          <w:headerReference w:type="first" r:id="rId17"/>
          <w:footerReference w:type="first" r:id="rId18"/>
          <w:pgSz w:w="11906" w:h="16838" w:code="9"/>
          <w:pgMar w:top="1843" w:right="1418" w:bottom="1418" w:left="1418" w:header="567" w:footer="1247" w:gutter="0"/>
          <w:paperSrc w:first="7"/>
          <w:cols w:space="708"/>
          <w:titlePg/>
          <w:docGrid w:linePitch="360"/>
        </w:sectPr>
      </w:pPr>
    </w:p>
    <w:p w14:paraId="341A4CE8" w14:textId="77777777" w:rsidR="00C46DBD" w:rsidRPr="00C46DBD" w:rsidRDefault="00C46DBD" w:rsidP="00127D2C">
      <w:pPr>
        <w:pStyle w:val="Heading2"/>
      </w:pPr>
      <w:bookmarkStart w:id="3" w:name="_Toc102324770"/>
      <w:r w:rsidRPr="00C46DBD">
        <w:lastRenderedPageBreak/>
        <w:t>Document Control</w:t>
      </w:r>
      <w:bookmarkEnd w:id="3"/>
    </w:p>
    <w:p w14:paraId="700532DA" w14:textId="77777777" w:rsidR="00C46DBD" w:rsidRPr="00C46DBD" w:rsidRDefault="00C46DBD" w:rsidP="00C46DBD">
      <w:pPr>
        <w:rPr>
          <w:b/>
        </w:rPr>
      </w:pPr>
      <w:r w:rsidRPr="00C46DBD">
        <w:rPr>
          <w:b/>
        </w:rPr>
        <w:t>Document location</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9889"/>
      </w:tblGrid>
      <w:tr w:rsidR="00C46DBD" w:rsidRPr="00C46DBD" w14:paraId="554AF2E5" w14:textId="77777777" w:rsidTr="2C4AF2AE">
        <w:trPr>
          <w:tblHeader/>
        </w:trPr>
        <w:tc>
          <w:tcPr>
            <w:tcW w:w="9889" w:type="dxa"/>
            <w:shd w:val="clear" w:color="auto" w:fill="E6EAF6" w:themeFill="background1"/>
          </w:tcPr>
          <w:p w14:paraId="127CB57B" w14:textId="77777777" w:rsidR="00C46DBD" w:rsidRPr="00C46DBD" w:rsidRDefault="00C46DBD" w:rsidP="2C4AF2AE">
            <w:pPr>
              <w:pStyle w:val="TableHeading"/>
              <w:rPr>
                <w:rFonts w:eastAsia="Arial"/>
                <w:szCs w:val="20"/>
              </w:rPr>
            </w:pPr>
            <w:r>
              <w:t>Location</w:t>
            </w:r>
          </w:p>
        </w:tc>
      </w:tr>
      <w:tr w:rsidR="00C46DBD" w:rsidRPr="00C46DBD" w14:paraId="55B00A1A" w14:textId="77777777" w:rsidTr="2C4AF2AE">
        <w:tc>
          <w:tcPr>
            <w:tcW w:w="9889" w:type="dxa"/>
          </w:tcPr>
          <w:p w14:paraId="37551269" w14:textId="77777777" w:rsidR="00C46DBD" w:rsidRPr="00C46DBD" w:rsidRDefault="00C46DBD" w:rsidP="00C46DBD"/>
        </w:tc>
      </w:tr>
    </w:tbl>
    <w:p w14:paraId="5D807DFB" w14:textId="77777777" w:rsidR="00C46DBD" w:rsidRPr="00C46DBD" w:rsidRDefault="00C46DBD" w:rsidP="00C46DBD">
      <w:pPr>
        <w:rPr>
          <w:b/>
        </w:rPr>
      </w:pPr>
      <w:r w:rsidRPr="00C46DBD">
        <w:rPr>
          <w:b/>
        </w:rPr>
        <w:t>Author</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2518"/>
        <w:gridCol w:w="4394"/>
        <w:gridCol w:w="2977"/>
      </w:tblGrid>
      <w:tr w:rsidR="00C46DBD" w:rsidRPr="00C46DBD" w14:paraId="2D8A509F" w14:textId="77777777" w:rsidTr="2C4AF2AE">
        <w:trPr>
          <w:tblHeader/>
        </w:trPr>
        <w:tc>
          <w:tcPr>
            <w:tcW w:w="2518" w:type="dxa"/>
            <w:shd w:val="clear" w:color="auto" w:fill="E6EAF6" w:themeFill="background1"/>
          </w:tcPr>
          <w:p w14:paraId="256DEDA9" w14:textId="77777777" w:rsidR="00C46DBD" w:rsidRPr="00C46DBD" w:rsidRDefault="00C46DBD" w:rsidP="2C4AF2AE">
            <w:pPr>
              <w:pStyle w:val="TableHeading"/>
              <w:rPr>
                <w:rFonts w:eastAsia="Arial"/>
                <w:szCs w:val="20"/>
              </w:rPr>
            </w:pPr>
            <w:r>
              <w:t>Position</w:t>
            </w:r>
          </w:p>
        </w:tc>
        <w:tc>
          <w:tcPr>
            <w:tcW w:w="4394" w:type="dxa"/>
            <w:shd w:val="clear" w:color="auto" w:fill="E6EAF6" w:themeFill="background1"/>
          </w:tcPr>
          <w:p w14:paraId="05434051" w14:textId="77777777" w:rsidR="00C46DBD" w:rsidRPr="00C46DBD" w:rsidRDefault="00C46DBD" w:rsidP="2C4AF2AE">
            <w:pPr>
              <w:pStyle w:val="TableHeading"/>
              <w:rPr>
                <w:rFonts w:eastAsia="Arial"/>
                <w:szCs w:val="20"/>
              </w:rPr>
            </w:pPr>
            <w:r>
              <w:t>Name</w:t>
            </w:r>
          </w:p>
        </w:tc>
        <w:tc>
          <w:tcPr>
            <w:tcW w:w="2977" w:type="dxa"/>
            <w:shd w:val="clear" w:color="auto" w:fill="E6EAF6" w:themeFill="background1"/>
          </w:tcPr>
          <w:p w14:paraId="000727B1" w14:textId="77777777" w:rsidR="00C46DBD" w:rsidRPr="00C46DBD" w:rsidRDefault="00C46DBD" w:rsidP="2C4AF2AE">
            <w:pPr>
              <w:pStyle w:val="TableHeading"/>
              <w:rPr>
                <w:rFonts w:eastAsia="Arial"/>
                <w:szCs w:val="20"/>
              </w:rPr>
            </w:pPr>
            <w:r>
              <w:t>Contact no</w:t>
            </w:r>
          </w:p>
        </w:tc>
      </w:tr>
      <w:tr w:rsidR="00C46DBD" w:rsidRPr="00C46DBD" w14:paraId="1049A015" w14:textId="77777777" w:rsidTr="2C4AF2AE">
        <w:tc>
          <w:tcPr>
            <w:tcW w:w="2518" w:type="dxa"/>
          </w:tcPr>
          <w:p w14:paraId="2E43BAC2" w14:textId="77777777" w:rsidR="00C46DBD" w:rsidRPr="00C46DBD" w:rsidRDefault="00C46DBD" w:rsidP="00C46DBD"/>
        </w:tc>
        <w:tc>
          <w:tcPr>
            <w:tcW w:w="4394" w:type="dxa"/>
          </w:tcPr>
          <w:p w14:paraId="7760612A" w14:textId="77777777" w:rsidR="00C46DBD" w:rsidRPr="00C46DBD" w:rsidRDefault="00C46DBD" w:rsidP="00C46DBD"/>
        </w:tc>
        <w:tc>
          <w:tcPr>
            <w:tcW w:w="2977" w:type="dxa"/>
          </w:tcPr>
          <w:p w14:paraId="477C8D68" w14:textId="77777777" w:rsidR="00C46DBD" w:rsidRPr="00C46DBD" w:rsidRDefault="00C46DBD" w:rsidP="00C46DBD"/>
        </w:tc>
      </w:tr>
    </w:tbl>
    <w:p w14:paraId="738EFC2D" w14:textId="180B79C3" w:rsidR="00C46DBD" w:rsidRPr="00C46DBD" w:rsidRDefault="00C46DBD" w:rsidP="00127D2C">
      <w:pPr>
        <w:pStyle w:val="Heading2"/>
      </w:pPr>
      <w:bookmarkStart w:id="4" w:name="_Toc102324771"/>
      <w:r w:rsidRPr="00C46DBD">
        <w:t>Stakeholders and other contributors</w:t>
      </w:r>
      <w:bookmarkEnd w:id="4"/>
    </w:p>
    <w:p w14:paraId="4F6D2D2D" w14:textId="77777777" w:rsidR="00C46DBD" w:rsidRPr="00C46DBD" w:rsidRDefault="00C46DBD" w:rsidP="00C46DBD">
      <w:pPr>
        <w:pStyle w:val="Caption"/>
      </w:pPr>
      <w:r w:rsidRPr="00C46DBD">
        <w:t>Consider key stakeholders who might have input in the decision to approve or reject the Business Case. Typically, distribution to the relevant governance forum members’ is required for a one-on-one walkthrough prior to presenting. The costs section of the document may need to be removed from widely distributed versions.</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4503"/>
        <w:gridCol w:w="5386"/>
      </w:tblGrid>
      <w:tr w:rsidR="00C46DBD" w:rsidRPr="00C46DBD" w14:paraId="353072C3" w14:textId="77777777" w:rsidTr="2C4AF2AE">
        <w:trPr>
          <w:tblHeader/>
        </w:trPr>
        <w:tc>
          <w:tcPr>
            <w:tcW w:w="4503" w:type="dxa"/>
            <w:shd w:val="clear" w:color="auto" w:fill="E6EAF6" w:themeFill="background1"/>
          </w:tcPr>
          <w:p w14:paraId="2A6B07AB" w14:textId="77777777" w:rsidR="00C46DBD" w:rsidRPr="00C46DBD" w:rsidRDefault="00C46DBD" w:rsidP="00127D2C">
            <w:pPr>
              <w:pStyle w:val="TableHeading"/>
            </w:pPr>
            <w:r w:rsidRPr="2C4AF2AE">
              <w:t>Position</w:t>
            </w:r>
          </w:p>
        </w:tc>
        <w:tc>
          <w:tcPr>
            <w:tcW w:w="5386" w:type="dxa"/>
            <w:shd w:val="clear" w:color="auto" w:fill="E6EAF6" w:themeFill="background1"/>
          </w:tcPr>
          <w:p w14:paraId="6711E94F" w14:textId="77777777" w:rsidR="00C46DBD" w:rsidRPr="00C46DBD" w:rsidRDefault="00C46DBD" w:rsidP="00127D2C">
            <w:pPr>
              <w:pStyle w:val="TableHeading"/>
            </w:pPr>
            <w:r w:rsidRPr="2C4AF2AE">
              <w:t>Name</w:t>
            </w:r>
          </w:p>
        </w:tc>
      </w:tr>
      <w:tr w:rsidR="00C46DBD" w:rsidRPr="00C46DBD" w14:paraId="21F2E660" w14:textId="77777777" w:rsidTr="2C4AF2AE">
        <w:tc>
          <w:tcPr>
            <w:tcW w:w="4503" w:type="dxa"/>
          </w:tcPr>
          <w:p w14:paraId="1EAF6E5F" w14:textId="77777777" w:rsidR="00C46DBD" w:rsidRPr="00C46DBD" w:rsidRDefault="00C46DBD" w:rsidP="00C46DBD"/>
        </w:tc>
        <w:tc>
          <w:tcPr>
            <w:tcW w:w="5386" w:type="dxa"/>
          </w:tcPr>
          <w:p w14:paraId="4B29E995" w14:textId="77777777" w:rsidR="00C46DBD" w:rsidRPr="00C46DBD" w:rsidRDefault="00C46DBD" w:rsidP="00C46DBD"/>
        </w:tc>
      </w:tr>
      <w:tr w:rsidR="00C46DBD" w:rsidRPr="00C46DBD" w14:paraId="0D5A3EF7" w14:textId="77777777" w:rsidTr="2C4AF2AE">
        <w:tc>
          <w:tcPr>
            <w:tcW w:w="4503" w:type="dxa"/>
          </w:tcPr>
          <w:p w14:paraId="7E7CC444" w14:textId="77777777" w:rsidR="00C46DBD" w:rsidRPr="00C46DBD" w:rsidRDefault="00C46DBD" w:rsidP="00C46DBD"/>
        </w:tc>
        <w:tc>
          <w:tcPr>
            <w:tcW w:w="5386" w:type="dxa"/>
          </w:tcPr>
          <w:p w14:paraId="13826B47" w14:textId="77777777" w:rsidR="00C46DBD" w:rsidRPr="00C46DBD" w:rsidRDefault="00C46DBD" w:rsidP="00C46DBD"/>
        </w:tc>
      </w:tr>
    </w:tbl>
    <w:p w14:paraId="5A2E37BC" w14:textId="77777777" w:rsidR="00C46DBD" w:rsidRPr="00C46DBD" w:rsidRDefault="00C46DBD" w:rsidP="00127D2C">
      <w:pPr>
        <w:pStyle w:val="Heading3"/>
      </w:pPr>
      <w:r w:rsidRPr="00C46DBD">
        <w:t>Revision history</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1134"/>
        <w:gridCol w:w="1337"/>
        <w:gridCol w:w="2032"/>
        <w:gridCol w:w="5386"/>
      </w:tblGrid>
      <w:tr w:rsidR="00C46DBD" w:rsidRPr="00C46DBD" w14:paraId="38FA76E7" w14:textId="77777777" w:rsidTr="2C4AF2AE">
        <w:trPr>
          <w:tblHeader/>
        </w:trPr>
        <w:tc>
          <w:tcPr>
            <w:tcW w:w="1134" w:type="dxa"/>
            <w:shd w:val="clear" w:color="auto" w:fill="E6EAF6" w:themeFill="background1"/>
          </w:tcPr>
          <w:p w14:paraId="3A1D155E" w14:textId="77777777" w:rsidR="00C46DBD" w:rsidRPr="00C46DBD" w:rsidRDefault="00C46DBD" w:rsidP="00127D2C">
            <w:pPr>
              <w:pStyle w:val="TableHeading"/>
            </w:pPr>
            <w:r w:rsidRPr="2C4AF2AE">
              <w:t>Version</w:t>
            </w:r>
          </w:p>
        </w:tc>
        <w:tc>
          <w:tcPr>
            <w:tcW w:w="1337" w:type="dxa"/>
            <w:shd w:val="clear" w:color="auto" w:fill="E6EAF6" w:themeFill="background1"/>
          </w:tcPr>
          <w:p w14:paraId="08C98A79" w14:textId="77777777" w:rsidR="00C46DBD" w:rsidRPr="00C46DBD" w:rsidRDefault="00C46DBD" w:rsidP="00127D2C">
            <w:pPr>
              <w:pStyle w:val="TableHeading"/>
            </w:pPr>
            <w:r w:rsidRPr="2C4AF2AE">
              <w:t>Issue date</w:t>
            </w:r>
          </w:p>
        </w:tc>
        <w:tc>
          <w:tcPr>
            <w:tcW w:w="2032" w:type="dxa"/>
            <w:shd w:val="clear" w:color="auto" w:fill="E6EAF6" w:themeFill="background1"/>
          </w:tcPr>
          <w:p w14:paraId="36D1F6D6" w14:textId="77777777" w:rsidR="00C46DBD" w:rsidRPr="00C46DBD" w:rsidRDefault="00C46DBD" w:rsidP="00127D2C">
            <w:pPr>
              <w:pStyle w:val="TableHeading"/>
            </w:pPr>
            <w:r w:rsidRPr="2C4AF2AE">
              <w:t>Author/editor</w:t>
            </w:r>
          </w:p>
        </w:tc>
        <w:tc>
          <w:tcPr>
            <w:tcW w:w="5386" w:type="dxa"/>
            <w:shd w:val="clear" w:color="auto" w:fill="E6EAF6" w:themeFill="background1"/>
          </w:tcPr>
          <w:p w14:paraId="2FF73008" w14:textId="77777777" w:rsidR="00C46DBD" w:rsidRPr="00C46DBD" w:rsidRDefault="00C46DBD" w:rsidP="00127D2C">
            <w:pPr>
              <w:pStyle w:val="TableHeading"/>
            </w:pPr>
            <w:r w:rsidRPr="2C4AF2AE">
              <w:t>Description/Summary of changes</w:t>
            </w:r>
          </w:p>
        </w:tc>
      </w:tr>
      <w:tr w:rsidR="00C46DBD" w:rsidRPr="00C46DBD" w14:paraId="38CDBD05" w14:textId="77777777" w:rsidTr="2C4AF2AE">
        <w:tc>
          <w:tcPr>
            <w:tcW w:w="1134" w:type="dxa"/>
          </w:tcPr>
          <w:p w14:paraId="7BB04725" w14:textId="77777777" w:rsidR="00C46DBD" w:rsidRPr="00C46DBD" w:rsidRDefault="00C46DBD" w:rsidP="00C46DBD"/>
        </w:tc>
        <w:tc>
          <w:tcPr>
            <w:tcW w:w="1337" w:type="dxa"/>
          </w:tcPr>
          <w:p w14:paraId="34A63E5E" w14:textId="77777777" w:rsidR="00C46DBD" w:rsidRPr="00C46DBD" w:rsidRDefault="00C46DBD" w:rsidP="00C46DBD"/>
        </w:tc>
        <w:tc>
          <w:tcPr>
            <w:tcW w:w="2032" w:type="dxa"/>
          </w:tcPr>
          <w:p w14:paraId="68B37396" w14:textId="77777777" w:rsidR="00C46DBD" w:rsidRPr="00C46DBD" w:rsidRDefault="00C46DBD" w:rsidP="00C46DBD"/>
        </w:tc>
        <w:tc>
          <w:tcPr>
            <w:tcW w:w="5386" w:type="dxa"/>
          </w:tcPr>
          <w:p w14:paraId="476640B8" w14:textId="77777777" w:rsidR="00C46DBD" w:rsidRPr="00C46DBD" w:rsidRDefault="00C46DBD" w:rsidP="00C46DBD"/>
        </w:tc>
      </w:tr>
      <w:tr w:rsidR="00C46DBD" w:rsidRPr="00C46DBD" w14:paraId="73A2106F" w14:textId="77777777" w:rsidTr="2C4AF2AE">
        <w:tc>
          <w:tcPr>
            <w:tcW w:w="1134" w:type="dxa"/>
          </w:tcPr>
          <w:p w14:paraId="47D92B0E" w14:textId="77777777" w:rsidR="00C46DBD" w:rsidRPr="00C46DBD" w:rsidRDefault="00C46DBD" w:rsidP="00C46DBD"/>
        </w:tc>
        <w:tc>
          <w:tcPr>
            <w:tcW w:w="1337" w:type="dxa"/>
          </w:tcPr>
          <w:p w14:paraId="71558170" w14:textId="77777777" w:rsidR="00C46DBD" w:rsidRPr="00C46DBD" w:rsidRDefault="00C46DBD" w:rsidP="00C46DBD"/>
        </w:tc>
        <w:tc>
          <w:tcPr>
            <w:tcW w:w="2032" w:type="dxa"/>
          </w:tcPr>
          <w:p w14:paraId="78539F38" w14:textId="77777777" w:rsidR="00C46DBD" w:rsidRPr="00C46DBD" w:rsidRDefault="00C46DBD" w:rsidP="00C46DBD"/>
        </w:tc>
        <w:tc>
          <w:tcPr>
            <w:tcW w:w="5386" w:type="dxa"/>
          </w:tcPr>
          <w:p w14:paraId="3B101929" w14:textId="77777777" w:rsidR="00C46DBD" w:rsidRPr="00C46DBD" w:rsidRDefault="00C46DBD" w:rsidP="00C46DBD"/>
        </w:tc>
      </w:tr>
    </w:tbl>
    <w:p w14:paraId="2B5D6AA9" w14:textId="77777777" w:rsidR="00C46DBD" w:rsidRPr="00C46DBD" w:rsidRDefault="00C46DBD" w:rsidP="00127D2C">
      <w:pPr>
        <w:pStyle w:val="Heading3"/>
      </w:pPr>
      <w:r w:rsidRPr="00C46DBD">
        <w:t>Reviewed by</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1134"/>
        <w:gridCol w:w="1337"/>
        <w:gridCol w:w="2032"/>
        <w:gridCol w:w="3827"/>
        <w:gridCol w:w="1559"/>
      </w:tblGrid>
      <w:tr w:rsidR="00C46DBD" w:rsidRPr="00C46DBD" w14:paraId="7E6D9D05" w14:textId="77777777" w:rsidTr="2C4AF2AE">
        <w:trPr>
          <w:tblHeader/>
        </w:trPr>
        <w:tc>
          <w:tcPr>
            <w:tcW w:w="1134" w:type="dxa"/>
            <w:shd w:val="clear" w:color="auto" w:fill="E6EAF6" w:themeFill="background1"/>
            <w:vAlign w:val="center"/>
          </w:tcPr>
          <w:bookmarkEnd w:id="2"/>
          <w:p w14:paraId="39D1A472" w14:textId="77777777" w:rsidR="00C46DBD" w:rsidRPr="00C46DBD" w:rsidRDefault="00C46DBD" w:rsidP="00127D2C">
            <w:pPr>
              <w:pStyle w:val="TableHeading"/>
            </w:pPr>
            <w:r w:rsidRPr="2C4AF2AE">
              <w:t>Version</w:t>
            </w:r>
          </w:p>
        </w:tc>
        <w:tc>
          <w:tcPr>
            <w:tcW w:w="1337" w:type="dxa"/>
            <w:shd w:val="clear" w:color="auto" w:fill="E6EAF6" w:themeFill="background1"/>
            <w:vAlign w:val="center"/>
          </w:tcPr>
          <w:p w14:paraId="3A9E7518" w14:textId="77777777" w:rsidR="00C46DBD" w:rsidRPr="00C46DBD" w:rsidRDefault="00C46DBD" w:rsidP="00127D2C">
            <w:pPr>
              <w:pStyle w:val="TableHeading"/>
            </w:pPr>
            <w:r w:rsidRPr="2C4AF2AE">
              <w:t>Issue date</w:t>
            </w:r>
          </w:p>
        </w:tc>
        <w:tc>
          <w:tcPr>
            <w:tcW w:w="2032" w:type="dxa"/>
            <w:shd w:val="clear" w:color="auto" w:fill="E6EAF6" w:themeFill="background1"/>
            <w:vAlign w:val="center"/>
          </w:tcPr>
          <w:p w14:paraId="6BFEDEBA" w14:textId="77777777" w:rsidR="00C46DBD" w:rsidRPr="00C46DBD" w:rsidRDefault="00C46DBD" w:rsidP="00127D2C">
            <w:pPr>
              <w:pStyle w:val="TableHeading"/>
            </w:pPr>
            <w:r w:rsidRPr="2C4AF2AE">
              <w:t>Name</w:t>
            </w:r>
          </w:p>
        </w:tc>
        <w:tc>
          <w:tcPr>
            <w:tcW w:w="3827" w:type="dxa"/>
            <w:shd w:val="clear" w:color="auto" w:fill="E6EAF6" w:themeFill="background1"/>
            <w:vAlign w:val="center"/>
          </w:tcPr>
          <w:p w14:paraId="2BB36A93" w14:textId="77777777" w:rsidR="00C46DBD" w:rsidRPr="00C46DBD" w:rsidRDefault="00C46DBD" w:rsidP="00127D2C">
            <w:pPr>
              <w:pStyle w:val="TableHeading"/>
            </w:pPr>
            <w:r w:rsidRPr="2C4AF2AE">
              <w:t>Position</w:t>
            </w:r>
          </w:p>
        </w:tc>
        <w:tc>
          <w:tcPr>
            <w:tcW w:w="1559" w:type="dxa"/>
            <w:shd w:val="clear" w:color="auto" w:fill="E6EAF6" w:themeFill="background1"/>
          </w:tcPr>
          <w:p w14:paraId="1D0C5D8D" w14:textId="77777777" w:rsidR="00C46DBD" w:rsidRPr="00C46DBD" w:rsidRDefault="00C46DBD" w:rsidP="00127D2C">
            <w:pPr>
              <w:pStyle w:val="TableHeading"/>
            </w:pPr>
            <w:r w:rsidRPr="2C4AF2AE">
              <w:t>Review date</w:t>
            </w:r>
          </w:p>
        </w:tc>
      </w:tr>
      <w:tr w:rsidR="00C46DBD" w:rsidRPr="00C46DBD" w14:paraId="598DF4DB" w14:textId="77777777" w:rsidTr="2C4AF2AE">
        <w:tc>
          <w:tcPr>
            <w:tcW w:w="1134" w:type="dxa"/>
          </w:tcPr>
          <w:p w14:paraId="4E2DCEDD" w14:textId="77777777" w:rsidR="00C46DBD" w:rsidRPr="00C46DBD" w:rsidRDefault="00C46DBD" w:rsidP="00C46DBD"/>
        </w:tc>
        <w:tc>
          <w:tcPr>
            <w:tcW w:w="1337" w:type="dxa"/>
          </w:tcPr>
          <w:p w14:paraId="4E65CC7A" w14:textId="77777777" w:rsidR="00C46DBD" w:rsidRPr="00C46DBD" w:rsidRDefault="00C46DBD" w:rsidP="00C46DBD"/>
        </w:tc>
        <w:tc>
          <w:tcPr>
            <w:tcW w:w="2032" w:type="dxa"/>
          </w:tcPr>
          <w:p w14:paraId="32623625" w14:textId="77777777" w:rsidR="00C46DBD" w:rsidRPr="00C46DBD" w:rsidRDefault="00C46DBD" w:rsidP="00C46DBD"/>
        </w:tc>
        <w:tc>
          <w:tcPr>
            <w:tcW w:w="3827" w:type="dxa"/>
          </w:tcPr>
          <w:p w14:paraId="7CC3EA67" w14:textId="77777777" w:rsidR="00C46DBD" w:rsidRPr="00C46DBD" w:rsidRDefault="00C46DBD" w:rsidP="00C46DBD"/>
        </w:tc>
        <w:tc>
          <w:tcPr>
            <w:tcW w:w="1559" w:type="dxa"/>
          </w:tcPr>
          <w:p w14:paraId="03045DC5" w14:textId="77777777" w:rsidR="00C46DBD" w:rsidRPr="00C46DBD" w:rsidRDefault="00C46DBD" w:rsidP="00C46DBD"/>
        </w:tc>
      </w:tr>
      <w:tr w:rsidR="00C46DBD" w:rsidRPr="00C46DBD" w14:paraId="74B51628" w14:textId="77777777" w:rsidTr="2C4AF2AE">
        <w:tc>
          <w:tcPr>
            <w:tcW w:w="1134" w:type="dxa"/>
          </w:tcPr>
          <w:p w14:paraId="35F7486F" w14:textId="77777777" w:rsidR="00C46DBD" w:rsidRPr="00C46DBD" w:rsidRDefault="00C46DBD" w:rsidP="00C46DBD"/>
        </w:tc>
        <w:tc>
          <w:tcPr>
            <w:tcW w:w="1337" w:type="dxa"/>
          </w:tcPr>
          <w:p w14:paraId="6AA290C1" w14:textId="77777777" w:rsidR="00C46DBD" w:rsidRPr="00C46DBD" w:rsidRDefault="00C46DBD" w:rsidP="00C46DBD"/>
        </w:tc>
        <w:tc>
          <w:tcPr>
            <w:tcW w:w="2032" w:type="dxa"/>
          </w:tcPr>
          <w:p w14:paraId="7998326C" w14:textId="77777777" w:rsidR="00C46DBD" w:rsidRPr="00C46DBD" w:rsidRDefault="00C46DBD" w:rsidP="00C46DBD"/>
        </w:tc>
        <w:tc>
          <w:tcPr>
            <w:tcW w:w="3827" w:type="dxa"/>
          </w:tcPr>
          <w:p w14:paraId="5ED3522B" w14:textId="77777777" w:rsidR="00C46DBD" w:rsidRPr="00C46DBD" w:rsidRDefault="00C46DBD" w:rsidP="00C46DBD"/>
        </w:tc>
        <w:tc>
          <w:tcPr>
            <w:tcW w:w="1559" w:type="dxa"/>
          </w:tcPr>
          <w:p w14:paraId="6C041C0D" w14:textId="77777777" w:rsidR="00C46DBD" w:rsidRPr="00C46DBD" w:rsidRDefault="00C46DBD" w:rsidP="00C46DBD"/>
        </w:tc>
      </w:tr>
      <w:tr w:rsidR="00C46DBD" w:rsidRPr="00C46DBD" w14:paraId="5B42FC48" w14:textId="77777777" w:rsidTr="2C4AF2AE">
        <w:tc>
          <w:tcPr>
            <w:tcW w:w="1134" w:type="dxa"/>
          </w:tcPr>
          <w:p w14:paraId="621FEB0C" w14:textId="77777777" w:rsidR="00C46DBD" w:rsidRPr="00C46DBD" w:rsidRDefault="00C46DBD" w:rsidP="00C46DBD"/>
        </w:tc>
        <w:tc>
          <w:tcPr>
            <w:tcW w:w="1337" w:type="dxa"/>
          </w:tcPr>
          <w:p w14:paraId="7D892890" w14:textId="77777777" w:rsidR="00C46DBD" w:rsidRPr="00C46DBD" w:rsidRDefault="00C46DBD" w:rsidP="00C46DBD"/>
        </w:tc>
        <w:tc>
          <w:tcPr>
            <w:tcW w:w="2032" w:type="dxa"/>
          </w:tcPr>
          <w:p w14:paraId="11E60A29" w14:textId="77777777" w:rsidR="00C46DBD" w:rsidRPr="00C46DBD" w:rsidRDefault="00C46DBD" w:rsidP="00C46DBD"/>
        </w:tc>
        <w:tc>
          <w:tcPr>
            <w:tcW w:w="3827" w:type="dxa"/>
          </w:tcPr>
          <w:p w14:paraId="41208576" w14:textId="77777777" w:rsidR="00C46DBD" w:rsidRPr="00C46DBD" w:rsidRDefault="00C46DBD" w:rsidP="00C46DBD"/>
        </w:tc>
        <w:tc>
          <w:tcPr>
            <w:tcW w:w="1559" w:type="dxa"/>
          </w:tcPr>
          <w:p w14:paraId="17ACCD0C" w14:textId="77777777" w:rsidR="00C46DBD" w:rsidRPr="00C46DBD" w:rsidRDefault="00C46DBD" w:rsidP="00C46DBD"/>
        </w:tc>
      </w:tr>
    </w:tbl>
    <w:p w14:paraId="33D53577" w14:textId="77777777" w:rsidR="00C46DBD" w:rsidRPr="00C46DBD" w:rsidRDefault="00C46DBD" w:rsidP="00127D2C">
      <w:pPr>
        <w:pStyle w:val="Heading3"/>
      </w:pPr>
      <w:bookmarkStart w:id="5" w:name="_Toc102324772"/>
      <w:r w:rsidRPr="00127D2C">
        <w:lastRenderedPageBreak/>
        <w:t>Approvals</w:t>
      </w:r>
      <w:bookmarkEnd w:id="5"/>
    </w:p>
    <w:p w14:paraId="1570F1DF" w14:textId="77777777" w:rsidR="00C46DBD" w:rsidRPr="00C46DBD" w:rsidRDefault="00C46DBD" w:rsidP="00C46DBD">
      <w:pPr>
        <w:pStyle w:val="Caption"/>
      </w:pPr>
      <w:r w:rsidRPr="00C46DBD">
        <w:t xml:space="preserve">Approval refers to the approver’s acceptance of the content and overall intention of this document, including acceptance of any commitments described in order to successfully deliver the initiative. The approver, where relevant, also confirms that this document complies with relevant strategies, policies and regulatory requirements. </w:t>
      </w:r>
    </w:p>
    <w:tbl>
      <w:tblPr>
        <w:tblW w:w="9889" w:type="dxa"/>
        <w:tblBorders>
          <w:top w:val="single" w:sz="4" w:space="0" w:color="1F2D57" w:themeColor="background1" w:themeShade="40"/>
          <w:left w:val="single" w:sz="4" w:space="0" w:color="1F2D57" w:themeColor="background1" w:themeShade="40"/>
          <w:bottom w:val="single" w:sz="4" w:space="0" w:color="1F2D57" w:themeColor="background1" w:themeShade="40"/>
          <w:right w:val="single" w:sz="4" w:space="0" w:color="1F2D57" w:themeColor="background1" w:themeShade="40"/>
          <w:insideH w:val="single" w:sz="4" w:space="0" w:color="1F2D57" w:themeColor="background1" w:themeShade="40"/>
          <w:insideV w:val="single" w:sz="4" w:space="0" w:color="1F2D57" w:themeColor="background1" w:themeShade="40"/>
        </w:tblBorders>
        <w:tblLayout w:type="fixed"/>
        <w:tblLook w:val="04A0" w:firstRow="1" w:lastRow="0" w:firstColumn="1" w:lastColumn="0" w:noHBand="0" w:noVBand="1"/>
      </w:tblPr>
      <w:tblGrid>
        <w:gridCol w:w="1134"/>
        <w:gridCol w:w="1337"/>
        <w:gridCol w:w="2032"/>
        <w:gridCol w:w="3827"/>
        <w:gridCol w:w="1559"/>
      </w:tblGrid>
      <w:tr w:rsidR="00C46DBD" w:rsidRPr="00C46DBD" w14:paraId="223534CA" w14:textId="77777777" w:rsidTr="2C4AF2AE">
        <w:trPr>
          <w:tblHeader/>
        </w:trPr>
        <w:tc>
          <w:tcPr>
            <w:tcW w:w="1134"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28FBB11C" w14:textId="77777777" w:rsidR="00C46DBD" w:rsidRPr="00C46DBD" w:rsidRDefault="00C46DBD" w:rsidP="2C4AF2AE">
            <w:pPr>
              <w:rPr>
                <w:b/>
                <w:bCs/>
              </w:rPr>
            </w:pPr>
            <w:r w:rsidRPr="2C4AF2AE">
              <w:rPr>
                <w:b/>
                <w:bCs/>
              </w:rPr>
              <w:t>Version</w:t>
            </w:r>
          </w:p>
        </w:tc>
        <w:tc>
          <w:tcPr>
            <w:tcW w:w="1337"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5AC64262" w14:textId="77777777" w:rsidR="00C46DBD" w:rsidRPr="00C46DBD" w:rsidRDefault="00C46DBD" w:rsidP="2C4AF2AE">
            <w:pPr>
              <w:rPr>
                <w:b/>
                <w:bCs/>
              </w:rPr>
            </w:pPr>
            <w:r w:rsidRPr="2C4AF2AE">
              <w:rPr>
                <w:b/>
                <w:bCs/>
              </w:rPr>
              <w:t>Issue date</w:t>
            </w:r>
          </w:p>
        </w:tc>
        <w:tc>
          <w:tcPr>
            <w:tcW w:w="2032"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02ED80D2" w14:textId="77777777" w:rsidR="00C46DBD" w:rsidRPr="00C46DBD" w:rsidRDefault="00C46DBD" w:rsidP="2C4AF2AE">
            <w:pPr>
              <w:rPr>
                <w:b/>
                <w:bCs/>
              </w:rPr>
            </w:pPr>
            <w:r w:rsidRPr="2C4AF2AE">
              <w:rPr>
                <w:b/>
                <w:bCs/>
              </w:rPr>
              <w:t>Name</w:t>
            </w:r>
          </w:p>
        </w:tc>
        <w:tc>
          <w:tcPr>
            <w:tcW w:w="3827"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6C73BC3F" w14:textId="77777777" w:rsidR="00C46DBD" w:rsidRPr="00C46DBD" w:rsidRDefault="00C46DBD" w:rsidP="2C4AF2AE">
            <w:pPr>
              <w:rPr>
                <w:b/>
                <w:bCs/>
              </w:rPr>
            </w:pPr>
            <w:r w:rsidRPr="2C4AF2AE">
              <w:rPr>
                <w:b/>
                <w:bCs/>
              </w:rPr>
              <w:t>Position</w:t>
            </w:r>
          </w:p>
        </w:tc>
        <w:tc>
          <w:tcPr>
            <w:tcW w:w="1559"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2F09B36D" w14:textId="77777777" w:rsidR="00C46DBD" w:rsidRPr="00C46DBD" w:rsidRDefault="00C46DBD" w:rsidP="2C4AF2AE">
            <w:pPr>
              <w:rPr>
                <w:b/>
                <w:bCs/>
              </w:rPr>
            </w:pPr>
            <w:r w:rsidRPr="2C4AF2AE">
              <w:rPr>
                <w:b/>
                <w:bCs/>
              </w:rPr>
              <w:t>Approval date</w:t>
            </w:r>
          </w:p>
        </w:tc>
      </w:tr>
      <w:tr w:rsidR="00C46DBD" w:rsidRPr="00C46DBD" w14:paraId="36F42610" w14:textId="77777777" w:rsidTr="2C4AF2AE">
        <w:tc>
          <w:tcPr>
            <w:tcW w:w="1134" w:type="dxa"/>
            <w:tcBorders>
              <w:top w:val="single" w:sz="4" w:space="0" w:color="1E8BCD"/>
              <w:left w:val="single" w:sz="4" w:space="0" w:color="1E8BCD"/>
              <w:bottom w:val="single" w:sz="4" w:space="0" w:color="1E8BCD"/>
              <w:right w:val="single" w:sz="4" w:space="0" w:color="1E8BCD"/>
            </w:tcBorders>
            <w:shd w:val="clear" w:color="auto" w:fill="auto"/>
          </w:tcPr>
          <w:p w14:paraId="6E36FB34" w14:textId="77777777" w:rsidR="00C46DBD" w:rsidRPr="00C46DBD" w:rsidRDefault="00C46DBD" w:rsidP="00C46DBD"/>
        </w:tc>
        <w:tc>
          <w:tcPr>
            <w:tcW w:w="1337" w:type="dxa"/>
            <w:tcBorders>
              <w:top w:val="single" w:sz="4" w:space="0" w:color="1E8BCD"/>
              <w:left w:val="single" w:sz="4" w:space="0" w:color="1E8BCD"/>
              <w:bottom w:val="single" w:sz="4" w:space="0" w:color="1E8BCD"/>
              <w:right w:val="single" w:sz="4" w:space="0" w:color="1E8BCD"/>
            </w:tcBorders>
            <w:shd w:val="clear" w:color="auto" w:fill="auto"/>
          </w:tcPr>
          <w:p w14:paraId="4E4FE137" w14:textId="77777777" w:rsidR="00C46DBD" w:rsidRPr="00C46DBD" w:rsidRDefault="00C46DBD" w:rsidP="00C46DBD"/>
        </w:tc>
        <w:tc>
          <w:tcPr>
            <w:tcW w:w="2032" w:type="dxa"/>
            <w:tcBorders>
              <w:top w:val="single" w:sz="4" w:space="0" w:color="1E8BCD"/>
              <w:left w:val="single" w:sz="4" w:space="0" w:color="1E8BCD"/>
              <w:bottom w:val="single" w:sz="4" w:space="0" w:color="1E8BCD"/>
              <w:right w:val="single" w:sz="4" w:space="0" w:color="1E8BCD"/>
            </w:tcBorders>
            <w:shd w:val="clear" w:color="auto" w:fill="auto"/>
          </w:tcPr>
          <w:p w14:paraId="697FE766" w14:textId="77777777" w:rsidR="00C46DBD" w:rsidRPr="00C46DBD" w:rsidRDefault="00C46DBD" w:rsidP="00C46DBD"/>
        </w:tc>
        <w:tc>
          <w:tcPr>
            <w:tcW w:w="3827" w:type="dxa"/>
            <w:tcBorders>
              <w:top w:val="single" w:sz="4" w:space="0" w:color="1E8BCD"/>
              <w:left w:val="single" w:sz="4" w:space="0" w:color="1E8BCD"/>
              <w:bottom w:val="single" w:sz="4" w:space="0" w:color="1E8BCD"/>
              <w:right w:val="single" w:sz="4" w:space="0" w:color="1E8BCD"/>
            </w:tcBorders>
            <w:shd w:val="clear" w:color="auto" w:fill="auto"/>
          </w:tcPr>
          <w:p w14:paraId="6ADD2DE3" w14:textId="77777777" w:rsidR="00C46DBD" w:rsidRPr="00C46DBD" w:rsidRDefault="00C46DBD" w:rsidP="00C46DBD"/>
        </w:tc>
        <w:tc>
          <w:tcPr>
            <w:tcW w:w="1559" w:type="dxa"/>
            <w:tcBorders>
              <w:top w:val="single" w:sz="4" w:space="0" w:color="1E8BCD"/>
              <w:left w:val="single" w:sz="4" w:space="0" w:color="1E8BCD"/>
              <w:bottom w:val="single" w:sz="4" w:space="0" w:color="1E8BCD"/>
              <w:right w:val="single" w:sz="4" w:space="0" w:color="1E8BCD"/>
            </w:tcBorders>
            <w:shd w:val="clear" w:color="auto" w:fill="auto"/>
          </w:tcPr>
          <w:p w14:paraId="423644A4" w14:textId="77777777" w:rsidR="00C46DBD" w:rsidRPr="00C46DBD" w:rsidRDefault="00C46DBD" w:rsidP="00C46DBD"/>
        </w:tc>
      </w:tr>
      <w:tr w:rsidR="00C46DBD" w:rsidRPr="00C46DBD" w14:paraId="30FE78ED" w14:textId="77777777" w:rsidTr="2C4AF2AE">
        <w:tc>
          <w:tcPr>
            <w:tcW w:w="1134" w:type="dxa"/>
            <w:tcBorders>
              <w:top w:val="single" w:sz="4" w:space="0" w:color="1E8BCD"/>
              <w:left w:val="single" w:sz="4" w:space="0" w:color="1E8BCD"/>
              <w:bottom w:val="single" w:sz="4" w:space="0" w:color="1E8BCD"/>
              <w:right w:val="single" w:sz="4" w:space="0" w:color="1E8BCD"/>
            </w:tcBorders>
            <w:shd w:val="clear" w:color="auto" w:fill="auto"/>
          </w:tcPr>
          <w:p w14:paraId="4F650F86" w14:textId="77777777" w:rsidR="00C46DBD" w:rsidRPr="00C46DBD" w:rsidRDefault="00C46DBD" w:rsidP="00C46DBD"/>
        </w:tc>
        <w:tc>
          <w:tcPr>
            <w:tcW w:w="1337" w:type="dxa"/>
            <w:tcBorders>
              <w:top w:val="single" w:sz="4" w:space="0" w:color="1E8BCD"/>
              <w:left w:val="single" w:sz="4" w:space="0" w:color="1E8BCD"/>
              <w:bottom w:val="single" w:sz="4" w:space="0" w:color="1E8BCD"/>
              <w:right w:val="single" w:sz="4" w:space="0" w:color="1E8BCD"/>
            </w:tcBorders>
            <w:shd w:val="clear" w:color="auto" w:fill="auto"/>
          </w:tcPr>
          <w:p w14:paraId="73116E1B" w14:textId="77777777" w:rsidR="00C46DBD" w:rsidRPr="00C46DBD" w:rsidRDefault="00C46DBD" w:rsidP="00C46DBD"/>
        </w:tc>
        <w:tc>
          <w:tcPr>
            <w:tcW w:w="2032" w:type="dxa"/>
            <w:tcBorders>
              <w:top w:val="single" w:sz="4" w:space="0" w:color="1E8BCD"/>
              <w:left w:val="single" w:sz="4" w:space="0" w:color="1E8BCD"/>
              <w:bottom w:val="single" w:sz="4" w:space="0" w:color="1E8BCD"/>
              <w:right w:val="single" w:sz="4" w:space="0" w:color="1E8BCD"/>
            </w:tcBorders>
            <w:shd w:val="clear" w:color="auto" w:fill="auto"/>
          </w:tcPr>
          <w:p w14:paraId="7EB9E742" w14:textId="77777777" w:rsidR="00C46DBD" w:rsidRPr="00C46DBD" w:rsidRDefault="00C46DBD" w:rsidP="00C46DBD"/>
        </w:tc>
        <w:tc>
          <w:tcPr>
            <w:tcW w:w="3827" w:type="dxa"/>
            <w:tcBorders>
              <w:top w:val="single" w:sz="4" w:space="0" w:color="1E8BCD"/>
              <w:left w:val="single" w:sz="4" w:space="0" w:color="1E8BCD"/>
              <w:bottom w:val="single" w:sz="4" w:space="0" w:color="1E8BCD"/>
              <w:right w:val="single" w:sz="4" w:space="0" w:color="1E8BCD"/>
            </w:tcBorders>
            <w:shd w:val="clear" w:color="auto" w:fill="auto"/>
          </w:tcPr>
          <w:p w14:paraId="3CE9CD15" w14:textId="77777777" w:rsidR="00C46DBD" w:rsidRPr="00C46DBD" w:rsidRDefault="00C46DBD" w:rsidP="00C46DBD"/>
        </w:tc>
        <w:tc>
          <w:tcPr>
            <w:tcW w:w="1559" w:type="dxa"/>
            <w:tcBorders>
              <w:top w:val="single" w:sz="4" w:space="0" w:color="1E8BCD"/>
              <w:left w:val="single" w:sz="4" w:space="0" w:color="1E8BCD"/>
              <w:bottom w:val="single" w:sz="4" w:space="0" w:color="1E8BCD"/>
              <w:right w:val="single" w:sz="4" w:space="0" w:color="1E8BCD"/>
            </w:tcBorders>
            <w:shd w:val="clear" w:color="auto" w:fill="auto"/>
          </w:tcPr>
          <w:p w14:paraId="706D6D14" w14:textId="77777777" w:rsidR="00C46DBD" w:rsidRPr="00C46DBD" w:rsidRDefault="00C46DBD" w:rsidP="00C46DBD"/>
        </w:tc>
      </w:tr>
    </w:tbl>
    <w:p w14:paraId="2D71DBDD" w14:textId="77777777" w:rsidR="00C46DBD" w:rsidRPr="00C46DBD" w:rsidRDefault="00C46DBD" w:rsidP="00127D2C">
      <w:pPr>
        <w:pStyle w:val="Heading3"/>
      </w:pPr>
      <w:r w:rsidRPr="00C46DBD">
        <w:t>Related documents</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4503"/>
        <w:gridCol w:w="5386"/>
      </w:tblGrid>
      <w:tr w:rsidR="00C46DBD" w:rsidRPr="00C46DBD" w14:paraId="3A9D82BA" w14:textId="77777777" w:rsidTr="2C4AF2AE">
        <w:trPr>
          <w:tblHeader/>
        </w:trPr>
        <w:tc>
          <w:tcPr>
            <w:tcW w:w="4503" w:type="dxa"/>
            <w:shd w:val="clear" w:color="auto" w:fill="E6EAF6" w:themeFill="background1"/>
          </w:tcPr>
          <w:p w14:paraId="040C76DE" w14:textId="77777777" w:rsidR="00C46DBD" w:rsidRPr="00C46DBD" w:rsidRDefault="00C46DBD" w:rsidP="2C4AF2AE">
            <w:pPr>
              <w:rPr>
                <w:b/>
                <w:bCs/>
              </w:rPr>
            </w:pPr>
            <w:r w:rsidRPr="2C4AF2AE">
              <w:rPr>
                <w:b/>
                <w:bCs/>
              </w:rPr>
              <w:t>Document</w:t>
            </w:r>
          </w:p>
        </w:tc>
        <w:tc>
          <w:tcPr>
            <w:tcW w:w="5386" w:type="dxa"/>
            <w:shd w:val="clear" w:color="auto" w:fill="E6EAF6" w:themeFill="background1"/>
          </w:tcPr>
          <w:p w14:paraId="6D38E45C" w14:textId="77777777" w:rsidR="00C46DBD" w:rsidRPr="00C46DBD" w:rsidRDefault="00C46DBD" w:rsidP="2C4AF2AE">
            <w:pPr>
              <w:rPr>
                <w:b/>
                <w:bCs/>
              </w:rPr>
            </w:pPr>
            <w:r w:rsidRPr="2C4AF2AE">
              <w:rPr>
                <w:b/>
                <w:bCs/>
              </w:rPr>
              <w:t>Location</w:t>
            </w:r>
          </w:p>
        </w:tc>
      </w:tr>
      <w:tr w:rsidR="00C46DBD" w:rsidRPr="00C46DBD" w14:paraId="6941D6EE" w14:textId="77777777" w:rsidTr="2C4AF2AE">
        <w:tc>
          <w:tcPr>
            <w:tcW w:w="4503" w:type="dxa"/>
            <w:shd w:val="clear" w:color="auto" w:fill="auto"/>
          </w:tcPr>
          <w:p w14:paraId="47ACE33A" w14:textId="77777777" w:rsidR="00C46DBD" w:rsidRPr="00C46DBD" w:rsidRDefault="00C46DBD" w:rsidP="00C46DBD"/>
        </w:tc>
        <w:tc>
          <w:tcPr>
            <w:tcW w:w="5386" w:type="dxa"/>
            <w:shd w:val="clear" w:color="auto" w:fill="auto"/>
          </w:tcPr>
          <w:p w14:paraId="4E95F0C0" w14:textId="77777777" w:rsidR="00C46DBD" w:rsidRPr="00C46DBD" w:rsidRDefault="00C46DBD" w:rsidP="00C46DBD"/>
        </w:tc>
      </w:tr>
    </w:tbl>
    <w:p w14:paraId="1DDF58DB" w14:textId="1A69FB21" w:rsidR="00F86BA6" w:rsidRDefault="00F86BA6" w:rsidP="00C46DBD">
      <w:pPr>
        <w:rPr>
          <w:b/>
        </w:rPr>
      </w:pPr>
    </w:p>
    <w:p w14:paraId="17D13A8E" w14:textId="77777777" w:rsidR="00F86BA6" w:rsidRPr="00F86BA6" w:rsidRDefault="00F86BA6" w:rsidP="00F86BA6"/>
    <w:p w14:paraId="762EA909" w14:textId="77777777" w:rsidR="00F86BA6" w:rsidRPr="00F86BA6" w:rsidRDefault="00F86BA6" w:rsidP="00F86BA6"/>
    <w:p w14:paraId="663D8AE7" w14:textId="77777777" w:rsidR="00F86BA6" w:rsidRPr="00F86BA6" w:rsidRDefault="00F86BA6" w:rsidP="00F86BA6"/>
    <w:p w14:paraId="380536EF" w14:textId="77777777" w:rsidR="00F86BA6" w:rsidRPr="00F86BA6" w:rsidRDefault="00F86BA6" w:rsidP="00F86BA6"/>
    <w:p w14:paraId="53F43434" w14:textId="77777777" w:rsidR="00F86BA6" w:rsidRPr="00F86BA6" w:rsidRDefault="00F86BA6" w:rsidP="00F86BA6"/>
    <w:p w14:paraId="06C495B5" w14:textId="77777777" w:rsidR="00F86BA6" w:rsidRPr="00F86BA6" w:rsidRDefault="00F86BA6" w:rsidP="00F86BA6"/>
    <w:p w14:paraId="004780F4" w14:textId="77777777" w:rsidR="00F86BA6" w:rsidRPr="00F86BA6" w:rsidRDefault="00F86BA6" w:rsidP="00F86BA6"/>
    <w:p w14:paraId="4D118BD0" w14:textId="77777777" w:rsidR="00F86BA6" w:rsidRPr="00F86BA6" w:rsidRDefault="00F86BA6" w:rsidP="00F86BA6"/>
    <w:p w14:paraId="306ADC00" w14:textId="77777777" w:rsidR="00F86BA6" w:rsidRPr="00F86BA6" w:rsidRDefault="00F86BA6" w:rsidP="00F86BA6"/>
    <w:p w14:paraId="643B10F2" w14:textId="77777777" w:rsidR="00F86BA6" w:rsidRPr="00F86BA6" w:rsidRDefault="00F86BA6" w:rsidP="00F86BA6"/>
    <w:p w14:paraId="083BE037" w14:textId="77777777" w:rsidR="00F86BA6" w:rsidRPr="00F86BA6" w:rsidRDefault="00F86BA6" w:rsidP="00F86BA6"/>
    <w:p w14:paraId="56E8DDF0" w14:textId="77777777" w:rsidR="00F86BA6" w:rsidRPr="00F86BA6" w:rsidRDefault="00F86BA6" w:rsidP="00F86BA6"/>
    <w:p w14:paraId="4538D6F1" w14:textId="77777777" w:rsidR="00F86BA6" w:rsidRPr="00F86BA6" w:rsidRDefault="00F86BA6" w:rsidP="00F86BA6"/>
    <w:p w14:paraId="37BAEB32" w14:textId="77777777" w:rsidR="00F86BA6" w:rsidRPr="00F86BA6" w:rsidRDefault="00F86BA6" w:rsidP="00F86BA6"/>
    <w:p w14:paraId="09589A5B" w14:textId="77777777" w:rsidR="00F86BA6" w:rsidRPr="00F86BA6" w:rsidRDefault="00F86BA6" w:rsidP="00F86BA6"/>
    <w:p w14:paraId="00AE58FC" w14:textId="77777777" w:rsidR="00F86BA6" w:rsidRPr="00F86BA6" w:rsidRDefault="00F86BA6" w:rsidP="00F86BA6"/>
    <w:p w14:paraId="5F41A95F" w14:textId="77777777" w:rsidR="00F86BA6" w:rsidRPr="00F86BA6" w:rsidRDefault="00F86BA6" w:rsidP="00F86BA6"/>
    <w:p w14:paraId="5833F314" w14:textId="7A0F7DE8" w:rsidR="00F86BA6" w:rsidRPr="00F86BA6" w:rsidRDefault="00F86BA6" w:rsidP="00F86BA6">
      <w:pPr>
        <w:tabs>
          <w:tab w:val="left" w:pos="2974"/>
        </w:tabs>
      </w:pPr>
      <w:r>
        <w:tab/>
      </w:r>
    </w:p>
    <w:p w14:paraId="31704689" w14:textId="77777777" w:rsidR="00C46DBD" w:rsidRPr="00C46DBD" w:rsidRDefault="00C46DBD" w:rsidP="00C46DBD">
      <w:pPr>
        <w:rPr>
          <w:b/>
        </w:rPr>
      </w:pPr>
      <w:r w:rsidRPr="00F86BA6">
        <w:br w:type="page"/>
      </w:r>
      <w:bookmarkStart w:id="6" w:name="_Toc165697481"/>
      <w:r w:rsidRPr="00C46DBD">
        <w:rPr>
          <w:b/>
        </w:rPr>
        <w:lastRenderedPageBreak/>
        <w:t>Table of Contents</w:t>
      </w:r>
    </w:p>
    <w:bookmarkStart w:id="7" w:name="_Toc75320751"/>
    <w:bookmarkStart w:id="8" w:name="_Toc75329054"/>
    <w:bookmarkStart w:id="9" w:name="_Toc138486080"/>
    <w:bookmarkEnd w:id="6"/>
    <w:p w14:paraId="420D48B4" w14:textId="74D60CB8" w:rsidR="00AA44C0" w:rsidRDefault="00C46DBD">
      <w:pPr>
        <w:pStyle w:val="TOC2"/>
        <w:tabs>
          <w:tab w:val="right" w:leader="dot" w:pos="9016"/>
        </w:tabs>
        <w:rPr>
          <w:rFonts w:asciiTheme="minorHAnsi" w:eastAsiaTheme="minorEastAsia" w:hAnsiTheme="minorHAnsi"/>
          <w:noProof/>
          <w:lang w:val="en-US" w:eastAsia="ja-JP"/>
        </w:rPr>
      </w:pPr>
      <w:r w:rsidRPr="00C46DBD">
        <w:rPr>
          <w:b/>
        </w:rPr>
        <w:fldChar w:fldCharType="begin"/>
      </w:r>
      <w:r w:rsidRPr="00C46DBD">
        <w:rPr>
          <w:b/>
        </w:rPr>
        <w:instrText xml:space="preserve"> TOC \h \z \t "Heading 1,1,Heading 2,2,Heading 3,3" </w:instrText>
      </w:r>
      <w:r w:rsidRPr="00C46DBD">
        <w:rPr>
          <w:b/>
        </w:rPr>
        <w:fldChar w:fldCharType="separate"/>
      </w:r>
      <w:hyperlink w:anchor="_Toc102324769" w:history="1">
        <w:r w:rsidR="00AA44C0" w:rsidRPr="00DA1785">
          <w:rPr>
            <w:rStyle w:val="Hyperlink"/>
            <w:noProof/>
          </w:rPr>
          <w:t>Improvements Plan</w:t>
        </w:r>
        <w:r w:rsidR="00AA44C0">
          <w:rPr>
            <w:noProof/>
            <w:webHidden/>
          </w:rPr>
          <w:tab/>
        </w:r>
        <w:r w:rsidR="00AA44C0">
          <w:rPr>
            <w:noProof/>
            <w:webHidden/>
          </w:rPr>
          <w:fldChar w:fldCharType="begin"/>
        </w:r>
        <w:r w:rsidR="00AA44C0">
          <w:rPr>
            <w:noProof/>
            <w:webHidden/>
          </w:rPr>
          <w:instrText xml:space="preserve"> PAGEREF _Toc102324769 \h </w:instrText>
        </w:r>
        <w:r w:rsidR="00AA44C0">
          <w:rPr>
            <w:noProof/>
            <w:webHidden/>
          </w:rPr>
        </w:r>
        <w:r w:rsidR="00AA44C0">
          <w:rPr>
            <w:noProof/>
            <w:webHidden/>
          </w:rPr>
          <w:fldChar w:fldCharType="separate"/>
        </w:r>
        <w:r w:rsidR="00AA44C0">
          <w:rPr>
            <w:noProof/>
            <w:webHidden/>
          </w:rPr>
          <w:t>1</w:t>
        </w:r>
        <w:r w:rsidR="00AA44C0">
          <w:rPr>
            <w:noProof/>
            <w:webHidden/>
          </w:rPr>
          <w:fldChar w:fldCharType="end"/>
        </w:r>
      </w:hyperlink>
    </w:p>
    <w:p w14:paraId="12AAF16B" w14:textId="4FB63DCD" w:rsidR="00AA44C0" w:rsidRDefault="009F5126">
      <w:pPr>
        <w:pStyle w:val="TOC3"/>
        <w:tabs>
          <w:tab w:val="right" w:leader="dot" w:pos="9016"/>
        </w:tabs>
        <w:rPr>
          <w:rFonts w:asciiTheme="minorHAnsi" w:eastAsiaTheme="minorEastAsia" w:hAnsiTheme="minorHAnsi"/>
          <w:noProof/>
          <w:lang w:val="en-US" w:eastAsia="ja-JP"/>
        </w:rPr>
      </w:pPr>
      <w:hyperlink w:anchor="_Toc102324770" w:history="1">
        <w:r w:rsidR="00AA44C0" w:rsidRPr="00DA1785">
          <w:rPr>
            <w:rStyle w:val="Hyperlink"/>
            <w:noProof/>
          </w:rPr>
          <w:t>Document Control</w:t>
        </w:r>
        <w:r w:rsidR="00AA44C0">
          <w:rPr>
            <w:noProof/>
            <w:webHidden/>
          </w:rPr>
          <w:tab/>
        </w:r>
        <w:r w:rsidR="00AA44C0">
          <w:rPr>
            <w:noProof/>
            <w:webHidden/>
          </w:rPr>
          <w:fldChar w:fldCharType="begin"/>
        </w:r>
        <w:r w:rsidR="00AA44C0">
          <w:rPr>
            <w:noProof/>
            <w:webHidden/>
          </w:rPr>
          <w:instrText xml:space="preserve"> PAGEREF _Toc102324770 \h </w:instrText>
        </w:r>
        <w:r w:rsidR="00AA44C0">
          <w:rPr>
            <w:noProof/>
            <w:webHidden/>
          </w:rPr>
        </w:r>
        <w:r w:rsidR="00AA44C0">
          <w:rPr>
            <w:noProof/>
            <w:webHidden/>
          </w:rPr>
          <w:fldChar w:fldCharType="separate"/>
        </w:r>
        <w:r w:rsidR="00AA44C0">
          <w:rPr>
            <w:noProof/>
            <w:webHidden/>
          </w:rPr>
          <w:t>2</w:t>
        </w:r>
        <w:r w:rsidR="00AA44C0">
          <w:rPr>
            <w:noProof/>
            <w:webHidden/>
          </w:rPr>
          <w:fldChar w:fldCharType="end"/>
        </w:r>
      </w:hyperlink>
    </w:p>
    <w:p w14:paraId="42FC490C" w14:textId="33158070" w:rsidR="00AA44C0" w:rsidRDefault="009F5126">
      <w:pPr>
        <w:pStyle w:val="TOC3"/>
        <w:tabs>
          <w:tab w:val="right" w:leader="dot" w:pos="9016"/>
        </w:tabs>
        <w:rPr>
          <w:rFonts w:asciiTheme="minorHAnsi" w:eastAsiaTheme="minorEastAsia" w:hAnsiTheme="minorHAnsi"/>
          <w:noProof/>
          <w:lang w:val="en-US" w:eastAsia="ja-JP"/>
        </w:rPr>
      </w:pPr>
      <w:hyperlink w:anchor="_Toc102324771" w:history="1">
        <w:r w:rsidR="00AA44C0" w:rsidRPr="00DA1785">
          <w:rPr>
            <w:rStyle w:val="Hyperlink"/>
            <w:noProof/>
          </w:rPr>
          <w:t>Stakeholders and other contributors</w:t>
        </w:r>
        <w:r w:rsidR="00AA44C0">
          <w:rPr>
            <w:noProof/>
            <w:webHidden/>
          </w:rPr>
          <w:tab/>
        </w:r>
        <w:r w:rsidR="00AA44C0">
          <w:rPr>
            <w:noProof/>
            <w:webHidden/>
          </w:rPr>
          <w:fldChar w:fldCharType="begin"/>
        </w:r>
        <w:r w:rsidR="00AA44C0">
          <w:rPr>
            <w:noProof/>
            <w:webHidden/>
          </w:rPr>
          <w:instrText xml:space="preserve"> PAGEREF _Toc102324771 \h </w:instrText>
        </w:r>
        <w:r w:rsidR="00AA44C0">
          <w:rPr>
            <w:noProof/>
            <w:webHidden/>
          </w:rPr>
        </w:r>
        <w:r w:rsidR="00AA44C0">
          <w:rPr>
            <w:noProof/>
            <w:webHidden/>
          </w:rPr>
          <w:fldChar w:fldCharType="separate"/>
        </w:r>
        <w:r w:rsidR="00AA44C0">
          <w:rPr>
            <w:noProof/>
            <w:webHidden/>
          </w:rPr>
          <w:t>2</w:t>
        </w:r>
        <w:r w:rsidR="00AA44C0">
          <w:rPr>
            <w:noProof/>
            <w:webHidden/>
          </w:rPr>
          <w:fldChar w:fldCharType="end"/>
        </w:r>
      </w:hyperlink>
    </w:p>
    <w:p w14:paraId="638B2D85" w14:textId="3D970405" w:rsidR="00AA44C0" w:rsidRDefault="009F5126">
      <w:pPr>
        <w:pStyle w:val="TOC3"/>
        <w:tabs>
          <w:tab w:val="right" w:leader="dot" w:pos="9016"/>
        </w:tabs>
        <w:rPr>
          <w:rFonts w:asciiTheme="minorHAnsi" w:eastAsiaTheme="minorEastAsia" w:hAnsiTheme="minorHAnsi"/>
          <w:noProof/>
          <w:lang w:val="en-US" w:eastAsia="ja-JP"/>
        </w:rPr>
      </w:pPr>
      <w:hyperlink w:anchor="_Toc102324772" w:history="1">
        <w:r w:rsidR="00AA44C0" w:rsidRPr="00DA1785">
          <w:rPr>
            <w:rStyle w:val="Hyperlink"/>
            <w:noProof/>
          </w:rPr>
          <w:t>Approvals</w:t>
        </w:r>
        <w:r w:rsidR="00AA44C0">
          <w:rPr>
            <w:noProof/>
            <w:webHidden/>
          </w:rPr>
          <w:tab/>
        </w:r>
        <w:r w:rsidR="00AA44C0">
          <w:rPr>
            <w:noProof/>
            <w:webHidden/>
          </w:rPr>
          <w:fldChar w:fldCharType="begin"/>
        </w:r>
        <w:r w:rsidR="00AA44C0">
          <w:rPr>
            <w:noProof/>
            <w:webHidden/>
          </w:rPr>
          <w:instrText xml:space="preserve"> PAGEREF _Toc102324772 \h </w:instrText>
        </w:r>
        <w:r w:rsidR="00AA44C0">
          <w:rPr>
            <w:noProof/>
            <w:webHidden/>
          </w:rPr>
        </w:r>
        <w:r w:rsidR="00AA44C0">
          <w:rPr>
            <w:noProof/>
            <w:webHidden/>
          </w:rPr>
          <w:fldChar w:fldCharType="separate"/>
        </w:r>
        <w:r w:rsidR="00AA44C0">
          <w:rPr>
            <w:noProof/>
            <w:webHidden/>
          </w:rPr>
          <w:t>3</w:t>
        </w:r>
        <w:r w:rsidR="00AA44C0">
          <w:rPr>
            <w:noProof/>
            <w:webHidden/>
          </w:rPr>
          <w:fldChar w:fldCharType="end"/>
        </w:r>
      </w:hyperlink>
    </w:p>
    <w:p w14:paraId="6D5E3130" w14:textId="0A7A6132" w:rsidR="00AA44C0" w:rsidRDefault="009F5126">
      <w:pPr>
        <w:pStyle w:val="TOC2"/>
        <w:tabs>
          <w:tab w:val="right" w:leader="dot" w:pos="9016"/>
        </w:tabs>
        <w:rPr>
          <w:rFonts w:asciiTheme="minorHAnsi" w:eastAsiaTheme="minorEastAsia" w:hAnsiTheme="minorHAnsi"/>
          <w:noProof/>
          <w:lang w:val="en-US" w:eastAsia="ja-JP"/>
        </w:rPr>
      </w:pPr>
      <w:hyperlink w:anchor="_Toc102324773" w:history="1">
        <w:r w:rsidR="00AA44C0" w:rsidRPr="00DA1785">
          <w:rPr>
            <w:rStyle w:val="Hyperlink"/>
            <w:noProof/>
          </w:rPr>
          <w:t>Implementing Improvements</w:t>
        </w:r>
        <w:r w:rsidR="00AA44C0">
          <w:rPr>
            <w:noProof/>
            <w:webHidden/>
          </w:rPr>
          <w:tab/>
        </w:r>
        <w:r w:rsidR="00AA44C0">
          <w:rPr>
            <w:noProof/>
            <w:webHidden/>
          </w:rPr>
          <w:fldChar w:fldCharType="begin"/>
        </w:r>
        <w:r w:rsidR="00AA44C0">
          <w:rPr>
            <w:noProof/>
            <w:webHidden/>
          </w:rPr>
          <w:instrText xml:space="preserve"> PAGEREF _Toc102324773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5191F187" w14:textId="3DF3F4D4" w:rsidR="00AA44C0" w:rsidRDefault="009F5126">
      <w:pPr>
        <w:pStyle w:val="TOC3"/>
        <w:tabs>
          <w:tab w:val="right" w:leader="dot" w:pos="9016"/>
        </w:tabs>
        <w:rPr>
          <w:rFonts w:asciiTheme="minorHAnsi" w:eastAsiaTheme="minorEastAsia" w:hAnsiTheme="minorHAnsi"/>
          <w:noProof/>
          <w:lang w:val="en-US" w:eastAsia="ja-JP"/>
        </w:rPr>
      </w:pPr>
      <w:hyperlink w:anchor="_Toc102324774" w:history="1">
        <w:r w:rsidR="00AA44C0" w:rsidRPr="00DA1785">
          <w:rPr>
            <w:rStyle w:val="Hyperlink"/>
            <w:noProof/>
            <w:lang w:val="en-GB"/>
          </w:rPr>
          <w:t>Executive Summary</w:t>
        </w:r>
        <w:r w:rsidR="00AA44C0">
          <w:rPr>
            <w:noProof/>
            <w:webHidden/>
          </w:rPr>
          <w:tab/>
        </w:r>
        <w:r w:rsidR="00AA44C0">
          <w:rPr>
            <w:noProof/>
            <w:webHidden/>
          </w:rPr>
          <w:fldChar w:fldCharType="begin"/>
        </w:r>
        <w:r w:rsidR="00AA44C0">
          <w:rPr>
            <w:noProof/>
            <w:webHidden/>
          </w:rPr>
          <w:instrText xml:space="preserve"> PAGEREF _Toc102324774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66EBA1E1" w14:textId="2F1A3C93" w:rsidR="00AA44C0" w:rsidRDefault="009F5126">
      <w:pPr>
        <w:pStyle w:val="TOC3"/>
        <w:tabs>
          <w:tab w:val="right" w:leader="dot" w:pos="9016"/>
        </w:tabs>
        <w:rPr>
          <w:rFonts w:asciiTheme="minorHAnsi" w:eastAsiaTheme="minorEastAsia" w:hAnsiTheme="minorHAnsi"/>
          <w:noProof/>
          <w:lang w:val="en-US" w:eastAsia="ja-JP"/>
        </w:rPr>
      </w:pPr>
      <w:hyperlink w:anchor="_Toc102324775" w:history="1">
        <w:r w:rsidR="00AA44C0" w:rsidRPr="00DA1785">
          <w:rPr>
            <w:rStyle w:val="Hyperlink"/>
            <w:noProof/>
            <w:lang w:val="en-GB"/>
          </w:rPr>
          <w:t>Opportunity Statement</w:t>
        </w:r>
        <w:r w:rsidR="00AA44C0">
          <w:rPr>
            <w:noProof/>
            <w:webHidden/>
          </w:rPr>
          <w:tab/>
        </w:r>
        <w:r w:rsidR="00AA44C0">
          <w:rPr>
            <w:noProof/>
            <w:webHidden/>
          </w:rPr>
          <w:fldChar w:fldCharType="begin"/>
        </w:r>
        <w:r w:rsidR="00AA44C0">
          <w:rPr>
            <w:noProof/>
            <w:webHidden/>
          </w:rPr>
          <w:instrText xml:space="preserve"> PAGEREF _Toc102324775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78AE2CC5" w14:textId="6CF2B011" w:rsidR="00AA44C0" w:rsidRDefault="009F5126">
      <w:pPr>
        <w:pStyle w:val="TOC3"/>
        <w:tabs>
          <w:tab w:val="right" w:leader="dot" w:pos="9016"/>
        </w:tabs>
        <w:rPr>
          <w:rFonts w:asciiTheme="minorHAnsi" w:eastAsiaTheme="minorEastAsia" w:hAnsiTheme="minorHAnsi"/>
          <w:noProof/>
          <w:lang w:val="en-US" w:eastAsia="ja-JP"/>
        </w:rPr>
      </w:pPr>
      <w:hyperlink w:anchor="_Toc102324776" w:history="1">
        <w:r w:rsidR="00AA44C0" w:rsidRPr="00DA1785">
          <w:rPr>
            <w:rStyle w:val="Hyperlink"/>
            <w:noProof/>
            <w:lang w:val="en-GB"/>
          </w:rPr>
          <w:t>Background and rationale</w:t>
        </w:r>
        <w:r w:rsidR="00AA44C0">
          <w:rPr>
            <w:noProof/>
            <w:webHidden/>
          </w:rPr>
          <w:tab/>
        </w:r>
        <w:r w:rsidR="00AA44C0">
          <w:rPr>
            <w:noProof/>
            <w:webHidden/>
          </w:rPr>
          <w:fldChar w:fldCharType="begin"/>
        </w:r>
        <w:r w:rsidR="00AA44C0">
          <w:rPr>
            <w:noProof/>
            <w:webHidden/>
          </w:rPr>
          <w:instrText xml:space="preserve"> PAGEREF _Toc102324776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4CF88152" w14:textId="16F8BA34" w:rsidR="00AA44C0" w:rsidRDefault="009F5126">
      <w:pPr>
        <w:pStyle w:val="TOC3"/>
        <w:tabs>
          <w:tab w:val="right" w:leader="dot" w:pos="9016"/>
        </w:tabs>
        <w:rPr>
          <w:rFonts w:asciiTheme="minorHAnsi" w:eastAsiaTheme="minorEastAsia" w:hAnsiTheme="minorHAnsi"/>
          <w:noProof/>
          <w:lang w:val="en-US" w:eastAsia="ja-JP"/>
        </w:rPr>
      </w:pPr>
      <w:hyperlink w:anchor="_Toc102324777" w:history="1">
        <w:r w:rsidR="00AA44C0" w:rsidRPr="00DA1785">
          <w:rPr>
            <w:rStyle w:val="Hyperlink"/>
            <w:noProof/>
            <w:lang w:val="en-GB"/>
          </w:rPr>
          <w:t>Objectives and Key Performance Indicators (KPIs)</w:t>
        </w:r>
        <w:r w:rsidR="00AA44C0">
          <w:rPr>
            <w:noProof/>
            <w:webHidden/>
          </w:rPr>
          <w:tab/>
        </w:r>
        <w:r w:rsidR="00AA44C0">
          <w:rPr>
            <w:noProof/>
            <w:webHidden/>
          </w:rPr>
          <w:fldChar w:fldCharType="begin"/>
        </w:r>
        <w:r w:rsidR="00AA44C0">
          <w:rPr>
            <w:noProof/>
            <w:webHidden/>
          </w:rPr>
          <w:instrText xml:space="preserve"> PAGEREF _Toc102324777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7485F516" w14:textId="24DA5E60" w:rsidR="00AA44C0" w:rsidRDefault="009F5126">
      <w:pPr>
        <w:pStyle w:val="TOC3"/>
        <w:tabs>
          <w:tab w:val="right" w:leader="dot" w:pos="9016"/>
        </w:tabs>
        <w:rPr>
          <w:rFonts w:asciiTheme="minorHAnsi" w:eastAsiaTheme="minorEastAsia" w:hAnsiTheme="minorHAnsi"/>
          <w:noProof/>
          <w:lang w:val="en-US" w:eastAsia="ja-JP"/>
        </w:rPr>
      </w:pPr>
      <w:hyperlink w:anchor="_Toc102324778" w:history="1">
        <w:r w:rsidR="00AA44C0" w:rsidRPr="00DA1785">
          <w:rPr>
            <w:rStyle w:val="Hyperlink"/>
            <w:noProof/>
            <w:lang w:val="en-GB"/>
          </w:rPr>
          <w:t>Constraints</w:t>
        </w:r>
        <w:r w:rsidR="00AA44C0">
          <w:rPr>
            <w:noProof/>
            <w:webHidden/>
          </w:rPr>
          <w:tab/>
        </w:r>
        <w:r w:rsidR="00AA44C0">
          <w:rPr>
            <w:noProof/>
            <w:webHidden/>
          </w:rPr>
          <w:fldChar w:fldCharType="begin"/>
        </w:r>
        <w:r w:rsidR="00AA44C0">
          <w:rPr>
            <w:noProof/>
            <w:webHidden/>
          </w:rPr>
          <w:instrText xml:space="preserve"> PAGEREF _Toc102324778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52184613" w14:textId="391C6D70" w:rsidR="00AA44C0" w:rsidRDefault="009F5126">
      <w:pPr>
        <w:pStyle w:val="TOC3"/>
        <w:tabs>
          <w:tab w:val="right" w:leader="dot" w:pos="9016"/>
        </w:tabs>
        <w:rPr>
          <w:rFonts w:asciiTheme="minorHAnsi" w:eastAsiaTheme="minorEastAsia" w:hAnsiTheme="minorHAnsi"/>
          <w:noProof/>
          <w:lang w:val="en-US" w:eastAsia="ja-JP"/>
        </w:rPr>
      </w:pPr>
      <w:hyperlink w:anchor="_Toc102324779" w:history="1">
        <w:r w:rsidR="00AA44C0" w:rsidRPr="00DA1785">
          <w:rPr>
            <w:rStyle w:val="Hyperlink"/>
            <w:noProof/>
            <w:lang w:val="en-GB"/>
          </w:rPr>
          <w:t>Action or Work Plan</w:t>
        </w:r>
        <w:r w:rsidR="00AA44C0">
          <w:rPr>
            <w:noProof/>
            <w:webHidden/>
          </w:rPr>
          <w:tab/>
        </w:r>
        <w:r w:rsidR="00AA44C0">
          <w:rPr>
            <w:noProof/>
            <w:webHidden/>
          </w:rPr>
          <w:fldChar w:fldCharType="begin"/>
        </w:r>
        <w:r w:rsidR="00AA44C0">
          <w:rPr>
            <w:noProof/>
            <w:webHidden/>
          </w:rPr>
          <w:instrText xml:space="preserve"> PAGEREF _Toc102324779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08453520" w14:textId="619D1793" w:rsidR="00AA44C0" w:rsidRDefault="009F5126">
      <w:pPr>
        <w:pStyle w:val="TOC3"/>
        <w:tabs>
          <w:tab w:val="right" w:leader="dot" w:pos="9016"/>
        </w:tabs>
        <w:rPr>
          <w:rFonts w:asciiTheme="minorHAnsi" w:eastAsiaTheme="minorEastAsia" w:hAnsiTheme="minorHAnsi"/>
          <w:noProof/>
          <w:lang w:val="en-US" w:eastAsia="ja-JP"/>
        </w:rPr>
      </w:pPr>
      <w:hyperlink w:anchor="_Toc102324780" w:history="1">
        <w:r w:rsidR="00AA44C0" w:rsidRPr="00DA1785">
          <w:rPr>
            <w:rStyle w:val="Hyperlink"/>
            <w:noProof/>
            <w:lang w:val="en-GB"/>
          </w:rPr>
          <w:t>Tasks and Schedule</w:t>
        </w:r>
        <w:r w:rsidR="00AA44C0">
          <w:rPr>
            <w:noProof/>
            <w:webHidden/>
          </w:rPr>
          <w:tab/>
        </w:r>
        <w:r w:rsidR="00AA44C0">
          <w:rPr>
            <w:noProof/>
            <w:webHidden/>
          </w:rPr>
          <w:fldChar w:fldCharType="begin"/>
        </w:r>
        <w:r w:rsidR="00AA44C0">
          <w:rPr>
            <w:noProof/>
            <w:webHidden/>
          </w:rPr>
          <w:instrText xml:space="preserve"> PAGEREF _Toc102324780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6213C784" w14:textId="031C7C4E" w:rsidR="00AA44C0" w:rsidRDefault="009F5126">
      <w:pPr>
        <w:pStyle w:val="TOC3"/>
        <w:tabs>
          <w:tab w:val="right" w:leader="dot" w:pos="9016"/>
        </w:tabs>
        <w:rPr>
          <w:rFonts w:asciiTheme="minorHAnsi" w:eastAsiaTheme="minorEastAsia" w:hAnsiTheme="minorHAnsi"/>
          <w:noProof/>
          <w:lang w:val="en-US" w:eastAsia="ja-JP"/>
        </w:rPr>
      </w:pPr>
      <w:hyperlink w:anchor="_Toc102324781" w:history="1">
        <w:r w:rsidR="00AA44C0" w:rsidRPr="00DA1785">
          <w:rPr>
            <w:rStyle w:val="Hyperlink"/>
            <w:noProof/>
            <w:lang w:val="en-GB"/>
          </w:rPr>
          <w:t>Roles and responsibilities</w:t>
        </w:r>
        <w:r w:rsidR="00AA44C0">
          <w:rPr>
            <w:noProof/>
            <w:webHidden/>
          </w:rPr>
          <w:tab/>
        </w:r>
        <w:r w:rsidR="00AA44C0">
          <w:rPr>
            <w:noProof/>
            <w:webHidden/>
          </w:rPr>
          <w:fldChar w:fldCharType="begin"/>
        </w:r>
        <w:r w:rsidR="00AA44C0">
          <w:rPr>
            <w:noProof/>
            <w:webHidden/>
          </w:rPr>
          <w:instrText xml:space="preserve"> PAGEREF _Toc102324781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2BDA0A51" w14:textId="5D1F5FF8" w:rsidR="00AA44C0" w:rsidRDefault="009F5126">
      <w:pPr>
        <w:pStyle w:val="TOC2"/>
        <w:tabs>
          <w:tab w:val="right" w:leader="dot" w:pos="9016"/>
        </w:tabs>
        <w:rPr>
          <w:rFonts w:asciiTheme="minorHAnsi" w:eastAsiaTheme="minorEastAsia" w:hAnsiTheme="minorHAnsi"/>
          <w:noProof/>
          <w:lang w:val="en-US" w:eastAsia="ja-JP"/>
        </w:rPr>
      </w:pPr>
      <w:hyperlink w:anchor="_Toc102324782" w:history="1">
        <w:r w:rsidR="00AA44C0" w:rsidRPr="00DA1785">
          <w:rPr>
            <w:rStyle w:val="Hyperlink"/>
            <w:noProof/>
          </w:rPr>
          <w:t>Monitoring the implementation of improvements</w:t>
        </w:r>
        <w:r w:rsidR="00AA44C0">
          <w:rPr>
            <w:noProof/>
            <w:webHidden/>
          </w:rPr>
          <w:tab/>
        </w:r>
        <w:r w:rsidR="00AA44C0">
          <w:rPr>
            <w:noProof/>
            <w:webHidden/>
          </w:rPr>
          <w:fldChar w:fldCharType="begin"/>
        </w:r>
        <w:r w:rsidR="00AA44C0">
          <w:rPr>
            <w:noProof/>
            <w:webHidden/>
          </w:rPr>
          <w:instrText xml:space="preserve"> PAGEREF _Toc102324782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66CA8676" w14:textId="4F67756F" w:rsidR="00AA44C0" w:rsidRDefault="009F5126">
      <w:pPr>
        <w:pStyle w:val="TOC3"/>
        <w:tabs>
          <w:tab w:val="right" w:leader="dot" w:pos="9016"/>
        </w:tabs>
        <w:rPr>
          <w:rFonts w:asciiTheme="minorHAnsi" w:eastAsiaTheme="minorEastAsia" w:hAnsiTheme="minorHAnsi"/>
          <w:noProof/>
          <w:lang w:val="en-US" w:eastAsia="ja-JP"/>
        </w:rPr>
      </w:pPr>
      <w:hyperlink w:anchor="_Toc102324783" w:history="1">
        <w:r w:rsidR="00AA44C0" w:rsidRPr="00DA1785">
          <w:rPr>
            <w:rStyle w:val="Hyperlink"/>
            <w:noProof/>
            <w:lang w:val="en-GB"/>
          </w:rPr>
          <w:t>Organisation</w:t>
        </w:r>
        <w:r w:rsidR="00AA44C0">
          <w:rPr>
            <w:noProof/>
            <w:webHidden/>
          </w:rPr>
          <w:tab/>
        </w:r>
        <w:r w:rsidR="00AA44C0">
          <w:rPr>
            <w:noProof/>
            <w:webHidden/>
          </w:rPr>
          <w:fldChar w:fldCharType="begin"/>
        </w:r>
        <w:r w:rsidR="00AA44C0">
          <w:rPr>
            <w:noProof/>
            <w:webHidden/>
          </w:rPr>
          <w:instrText xml:space="preserve"> PAGEREF _Toc102324783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02955030" w14:textId="4B10B2A3" w:rsidR="00AA44C0" w:rsidRDefault="009F5126">
      <w:pPr>
        <w:pStyle w:val="TOC3"/>
        <w:tabs>
          <w:tab w:val="right" w:leader="dot" w:pos="9016"/>
        </w:tabs>
        <w:rPr>
          <w:rFonts w:asciiTheme="minorHAnsi" w:eastAsiaTheme="minorEastAsia" w:hAnsiTheme="minorHAnsi"/>
          <w:noProof/>
          <w:lang w:val="en-US" w:eastAsia="ja-JP"/>
        </w:rPr>
      </w:pPr>
      <w:hyperlink w:anchor="_Toc102324784" w:history="1">
        <w:r w:rsidR="00AA44C0" w:rsidRPr="00DA1785">
          <w:rPr>
            <w:rStyle w:val="Hyperlink"/>
            <w:noProof/>
            <w:lang w:val="en-GB"/>
          </w:rPr>
          <w:t>Monitoring, review process and reporting</w:t>
        </w:r>
        <w:r w:rsidR="00AA44C0">
          <w:rPr>
            <w:noProof/>
            <w:webHidden/>
          </w:rPr>
          <w:tab/>
        </w:r>
        <w:r w:rsidR="00AA44C0">
          <w:rPr>
            <w:noProof/>
            <w:webHidden/>
          </w:rPr>
          <w:fldChar w:fldCharType="begin"/>
        </w:r>
        <w:r w:rsidR="00AA44C0">
          <w:rPr>
            <w:noProof/>
            <w:webHidden/>
          </w:rPr>
          <w:instrText xml:space="preserve"> PAGEREF _Toc102324784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3531E375" w14:textId="773F12DE" w:rsidR="00AA44C0" w:rsidRDefault="009F5126">
      <w:pPr>
        <w:pStyle w:val="TOC3"/>
        <w:tabs>
          <w:tab w:val="right" w:leader="dot" w:pos="9016"/>
        </w:tabs>
        <w:rPr>
          <w:rFonts w:asciiTheme="minorHAnsi" w:eastAsiaTheme="minorEastAsia" w:hAnsiTheme="minorHAnsi"/>
          <w:noProof/>
          <w:lang w:val="en-US" w:eastAsia="ja-JP"/>
        </w:rPr>
      </w:pPr>
      <w:hyperlink w:anchor="_Toc102324785" w:history="1">
        <w:r w:rsidR="00AA44C0" w:rsidRPr="00DA1785">
          <w:rPr>
            <w:rStyle w:val="Hyperlink"/>
            <w:noProof/>
            <w:lang w:val="en-GB"/>
          </w:rPr>
          <w:t>Key Tasks and Schedule for monitoring and review</w:t>
        </w:r>
        <w:r w:rsidR="00AA44C0">
          <w:rPr>
            <w:noProof/>
            <w:webHidden/>
          </w:rPr>
          <w:tab/>
        </w:r>
        <w:r w:rsidR="00AA44C0">
          <w:rPr>
            <w:noProof/>
            <w:webHidden/>
          </w:rPr>
          <w:fldChar w:fldCharType="begin"/>
        </w:r>
        <w:r w:rsidR="00AA44C0">
          <w:rPr>
            <w:noProof/>
            <w:webHidden/>
          </w:rPr>
          <w:instrText xml:space="preserve"> PAGEREF _Toc102324785 \h </w:instrText>
        </w:r>
        <w:r w:rsidR="00AA44C0">
          <w:rPr>
            <w:noProof/>
            <w:webHidden/>
          </w:rPr>
        </w:r>
        <w:r w:rsidR="00AA44C0">
          <w:rPr>
            <w:noProof/>
            <w:webHidden/>
          </w:rPr>
          <w:fldChar w:fldCharType="separate"/>
        </w:r>
        <w:r w:rsidR="00AA44C0">
          <w:rPr>
            <w:noProof/>
            <w:webHidden/>
          </w:rPr>
          <w:t>7</w:t>
        </w:r>
        <w:r w:rsidR="00AA44C0">
          <w:rPr>
            <w:noProof/>
            <w:webHidden/>
          </w:rPr>
          <w:fldChar w:fldCharType="end"/>
        </w:r>
      </w:hyperlink>
    </w:p>
    <w:p w14:paraId="55EFC4D0" w14:textId="12E44661" w:rsidR="00AA44C0" w:rsidRDefault="009F5126">
      <w:pPr>
        <w:pStyle w:val="TOC2"/>
        <w:tabs>
          <w:tab w:val="right" w:leader="dot" w:pos="9016"/>
        </w:tabs>
        <w:rPr>
          <w:rFonts w:asciiTheme="minorHAnsi" w:eastAsiaTheme="minorEastAsia" w:hAnsiTheme="minorHAnsi"/>
          <w:noProof/>
          <w:lang w:val="en-US" w:eastAsia="ja-JP"/>
        </w:rPr>
      </w:pPr>
      <w:hyperlink w:anchor="_Toc102324786" w:history="1">
        <w:r w:rsidR="00AA44C0" w:rsidRPr="00DA1785">
          <w:rPr>
            <w:rStyle w:val="Hyperlink"/>
            <w:noProof/>
          </w:rPr>
          <w:t>Appendices</w:t>
        </w:r>
        <w:r w:rsidR="00AA44C0">
          <w:rPr>
            <w:noProof/>
            <w:webHidden/>
          </w:rPr>
          <w:tab/>
        </w:r>
        <w:r w:rsidR="00AA44C0">
          <w:rPr>
            <w:noProof/>
            <w:webHidden/>
          </w:rPr>
          <w:fldChar w:fldCharType="begin"/>
        </w:r>
        <w:r w:rsidR="00AA44C0">
          <w:rPr>
            <w:noProof/>
            <w:webHidden/>
          </w:rPr>
          <w:instrText xml:space="preserve"> PAGEREF _Toc102324786 \h </w:instrText>
        </w:r>
        <w:r w:rsidR="00AA44C0">
          <w:rPr>
            <w:noProof/>
            <w:webHidden/>
          </w:rPr>
        </w:r>
        <w:r w:rsidR="00AA44C0">
          <w:rPr>
            <w:noProof/>
            <w:webHidden/>
          </w:rPr>
          <w:fldChar w:fldCharType="separate"/>
        </w:r>
        <w:r w:rsidR="00AA44C0">
          <w:rPr>
            <w:noProof/>
            <w:webHidden/>
          </w:rPr>
          <w:t>7</w:t>
        </w:r>
        <w:r w:rsidR="00AA44C0">
          <w:rPr>
            <w:noProof/>
            <w:webHidden/>
          </w:rPr>
          <w:fldChar w:fldCharType="end"/>
        </w:r>
      </w:hyperlink>
    </w:p>
    <w:p w14:paraId="0B86C47C" w14:textId="6A5E5114" w:rsidR="00C46DBD" w:rsidRPr="00C46DBD" w:rsidRDefault="00C46DBD" w:rsidP="00C46DBD">
      <w:r w:rsidRPr="00C46DBD">
        <w:fldChar w:fldCharType="end"/>
      </w:r>
    </w:p>
    <w:p w14:paraId="4C2C813E" w14:textId="48A89BDB" w:rsidR="00C46DBD" w:rsidRPr="00C46DBD" w:rsidRDefault="00C46DBD" w:rsidP="00127D2C">
      <w:pPr>
        <w:pStyle w:val="Heading1"/>
      </w:pPr>
      <w:r w:rsidRPr="00C46DBD">
        <w:br w:type="page"/>
      </w:r>
      <w:bookmarkStart w:id="10" w:name="_Toc135726369"/>
      <w:bookmarkStart w:id="11" w:name="_Toc102324773"/>
      <w:bookmarkEnd w:id="7"/>
      <w:bookmarkEnd w:id="8"/>
      <w:bookmarkEnd w:id="9"/>
      <w:bookmarkEnd w:id="10"/>
      <w:r w:rsidRPr="00C46DBD">
        <w:lastRenderedPageBreak/>
        <w:t>Implementing Improvements</w:t>
      </w:r>
      <w:bookmarkEnd w:id="11"/>
    </w:p>
    <w:p w14:paraId="62670A34" w14:textId="61BA5166" w:rsidR="00C46DBD" w:rsidRPr="00C46DBD" w:rsidRDefault="00C46DBD" w:rsidP="00127D2C">
      <w:pPr>
        <w:pStyle w:val="Heading2"/>
        <w:rPr>
          <w:lang w:val="en-GB"/>
        </w:rPr>
      </w:pPr>
      <w:bookmarkStart w:id="12" w:name="_Toc102324774"/>
      <w:r>
        <w:rPr>
          <w:lang w:val="en-GB"/>
        </w:rPr>
        <w:t xml:space="preserve">Executive </w:t>
      </w:r>
      <w:r w:rsidRPr="00C46DBD">
        <w:rPr>
          <w:lang w:val="en-GB"/>
        </w:rPr>
        <w:t>Summary</w:t>
      </w:r>
      <w:bookmarkEnd w:id="12"/>
    </w:p>
    <w:p w14:paraId="25FF4F33" w14:textId="3432FFB5" w:rsidR="00C46DBD" w:rsidRPr="00C46DBD" w:rsidRDefault="00C46DBD" w:rsidP="00C46DBD">
      <w:pPr>
        <w:pStyle w:val="Caption"/>
      </w:pPr>
      <w:r w:rsidRPr="00C46DBD">
        <w:t>This section outlines the p</w:t>
      </w:r>
      <w:r w:rsidR="001E715D">
        <w:t>lan</w:t>
      </w:r>
      <w:r w:rsidRPr="00C46DBD">
        <w:t xml:space="preserve"> and puts into contexts the objectives and rationale you will provide later for your Improvements Plan.  You can include an executive summary of the task here if appropriate. </w:t>
      </w:r>
      <w:r w:rsidR="001E715D" w:rsidRPr="001E715D">
        <w:t>Your executive summary should be complete and concisely written. Moreover, it should capture the attention and interest of your readers and stakeholders.</w:t>
      </w:r>
    </w:p>
    <w:p w14:paraId="4E8E16FE" w14:textId="77777777" w:rsidR="00C46DBD" w:rsidRPr="00C46DBD" w:rsidRDefault="00C46DBD" w:rsidP="00127D2C">
      <w:pPr>
        <w:pStyle w:val="Heading2"/>
        <w:rPr>
          <w:lang w:val="en-GB"/>
        </w:rPr>
      </w:pPr>
      <w:bookmarkStart w:id="13" w:name="_Toc170899777"/>
      <w:bookmarkStart w:id="14" w:name="_Toc176925143"/>
      <w:bookmarkStart w:id="15" w:name="_Toc158270510"/>
      <w:bookmarkStart w:id="16" w:name="_Toc285210012"/>
      <w:bookmarkStart w:id="17" w:name="_Toc102324775"/>
      <w:r w:rsidRPr="00C46DBD">
        <w:rPr>
          <w:lang w:val="en-GB"/>
        </w:rPr>
        <w:t>Opportunity Statement</w:t>
      </w:r>
      <w:bookmarkEnd w:id="13"/>
      <w:bookmarkEnd w:id="14"/>
      <w:bookmarkEnd w:id="15"/>
      <w:bookmarkEnd w:id="16"/>
      <w:bookmarkEnd w:id="17"/>
    </w:p>
    <w:p w14:paraId="3C14E258" w14:textId="09E605F4" w:rsidR="00C46DBD" w:rsidRPr="00C46DBD" w:rsidRDefault="00C46DBD" w:rsidP="00C46DBD">
      <w:pPr>
        <w:pStyle w:val="Caption"/>
      </w:pPr>
      <w:r w:rsidRPr="00C46DBD">
        <w:t xml:space="preserve">Provide the reader with an understanding the overall goal of the plan.  </w:t>
      </w:r>
      <w:r w:rsidR="001E715D">
        <w:t>What benefits will this provide to the organisation.</w:t>
      </w:r>
    </w:p>
    <w:p w14:paraId="083C1C2B" w14:textId="77777777" w:rsidR="00C46DBD" w:rsidRPr="00C46DBD" w:rsidRDefault="00C46DBD" w:rsidP="00C46DBD">
      <w:r w:rsidRPr="00C46DBD">
        <w:t>&lt;text here&gt;</w:t>
      </w:r>
    </w:p>
    <w:p w14:paraId="2E7C9038" w14:textId="77777777" w:rsidR="001E715D" w:rsidRDefault="001E715D" w:rsidP="00127D2C">
      <w:pPr>
        <w:pStyle w:val="Heading2"/>
        <w:rPr>
          <w:lang w:val="en-GB"/>
        </w:rPr>
      </w:pPr>
      <w:bookmarkStart w:id="18" w:name="_Toc102324776"/>
      <w:bookmarkStart w:id="19" w:name="_Toc170899778"/>
      <w:bookmarkStart w:id="20" w:name="_Toc176925144"/>
      <w:bookmarkStart w:id="21" w:name="_Toc158270511"/>
      <w:bookmarkStart w:id="22" w:name="_Toc285210013"/>
      <w:r w:rsidRPr="001E715D">
        <w:rPr>
          <w:lang w:val="en-GB"/>
        </w:rPr>
        <w:t>Background and rationale</w:t>
      </w:r>
      <w:bookmarkEnd w:id="18"/>
    </w:p>
    <w:p w14:paraId="70F98121" w14:textId="77777777" w:rsidR="001E715D" w:rsidRDefault="001E715D" w:rsidP="001E715D">
      <w:pPr>
        <w:pStyle w:val="Caption"/>
        <w:rPr>
          <w:lang w:val="en-GB"/>
        </w:rPr>
      </w:pPr>
      <w:r w:rsidRPr="001E715D">
        <w:rPr>
          <w:lang w:val="en-GB"/>
        </w:rPr>
        <w:t>This section will provide a background on your plan, giving insight into the reasoning behind it. The aim of this is to highlight the significance of your plan and gain acceptance or approval.</w:t>
      </w:r>
    </w:p>
    <w:p w14:paraId="43BEBBBA" w14:textId="757051A8" w:rsidR="001E715D" w:rsidRPr="001E715D" w:rsidRDefault="001E715D" w:rsidP="001E715D">
      <w:pPr>
        <w:tabs>
          <w:tab w:val="num" w:pos="1080"/>
        </w:tabs>
        <w:rPr>
          <w:lang w:val="en-GB"/>
        </w:rPr>
      </w:pPr>
      <w:r w:rsidRPr="001E715D">
        <w:rPr>
          <w:lang w:val="en-GB"/>
        </w:rPr>
        <w:t>&lt;text here&gt;</w:t>
      </w:r>
    </w:p>
    <w:p w14:paraId="05115B11" w14:textId="3FAF50E2" w:rsidR="00C46DBD" w:rsidRPr="00C46DBD" w:rsidRDefault="00C46DBD" w:rsidP="00127D2C">
      <w:pPr>
        <w:pStyle w:val="Heading2"/>
        <w:rPr>
          <w:lang w:val="en-GB"/>
        </w:rPr>
      </w:pPr>
      <w:bookmarkStart w:id="23" w:name="_Toc102324777"/>
      <w:r w:rsidRPr="00C46DBD">
        <w:rPr>
          <w:lang w:val="en-GB"/>
        </w:rPr>
        <w:t xml:space="preserve">Objectives and </w:t>
      </w:r>
      <w:bookmarkEnd w:id="19"/>
      <w:bookmarkEnd w:id="20"/>
      <w:bookmarkEnd w:id="21"/>
      <w:bookmarkEnd w:id="22"/>
      <w:r w:rsidR="001E715D">
        <w:rPr>
          <w:lang w:val="en-GB"/>
        </w:rPr>
        <w:t>Key Performance Indicators (KPIs)</w:t>
      </w:r>
      <w:bookmarkEnd w:id="23"/>
    </w:p>
    <w:p w14:paraId="05DF4C8F" w14:textId="01431419" w:rsidR="00C46DBD" w:rsidRPr="00C46DBD" w:rsidRDefault="00C46DBD" w:rsidP="001E715D">
      <w:pPr>
        <w:pStyle w:val="Caption"/>
      </w:pPr>
      <w:r w:rsidRPr="00C46DBD">
        <w:t xml:space="preserve">This section will outline the Objectives and </w:t>
      </w:r>
      <w:r w:rsidR="001E715D">
        <w:t>KPIs</w:t>
      </w:r>
      <w:r w:rsidRPr="00C46DBD">
        <w:t xml:space="preserve"> for the plan.  </w:t>
      </w:r>
    </w:p>
    <w:p w14:paraId="6288B1F6" w14:textId="77777777" w:rsidR="00C46DBD" w:rsidRPr="00C46DBD" w:rsidRDefault="00C46DBD" w:rsidP="00C46DBD">
      <w:r w:rsidRPr="00C46DBD">
        <w:t>&lt;text here&gt;</w:t>
      </w:r>
    </w:p>
    <w:p w14:paraId="2B025731" w14:textId="77777777" w:rsidR="00C46DBD" w:rsidRPr="00C46DBD" w:rsidRDefault="00C46DBD" w:rsidP="00127D2C">
      <w:pPr>
        <w:pStyle w:val="Heading2"/>
        <w:rPr>
          <w:lang w:val="en-GB"/>
        </w:rPr>
      </w:pPr>
      <w:bookmarkStart w:id="24" w:name="_Toc170899783"/>
      <w:bookmarkStart w:id="25" w:name="_Toc176925149"/>
      <w:bookmarkStart w:id="26" w:name="_Toc158270516"/>
      <w:bookmarkStart w:id="27" w:name="_Toc285210018"/>
      <w:bookmarkStart w:id="28" w:name="_Toc102324778"/>
      <w:r w:rsidRPr="00C46DBD">
        <w:rPr>
          <w:lang w:val="en-GB"/>
        </w:rPr>
        <w:t>Constraints</w:t>
      </w:r>
      <w:bookmarkEnd w:id="24"/>
      <w:bookmarkEnd w:id="25"/>
      <w:bookmarkEnd w:id="26"/>
      <w:bookmarkEnd w:id="27"/>
      <w:bookmarkEnd w:id="28"/>
    </w:p>
    <w:p w14:paraId="13D7BCFC" w14:textId="1C41BBA1" w:rsidR="00C46DBD" w:rsidRPr="00C46DBD" w:rsidRDefault="00C46DBD" w:rsidP="001E715D">
      <w:pPr>
        <w:pStyle w:val="Caption"/>
      </w:pPr>
      <w:r w:rsidRPr="00C46DBD">
        <w:t xml:space="preserve">This section details the constraints and can be tied to </w:t>
      </w:r>
      <w:r w:rsidR="001E715D" w:rsidRPr="00C46DBD">
        <w:t xml:space="preserve">the plan or documents </w:t>
      </w:r>
      <w:r w:rsidRPr="00C46DBD">
        <w:t xml:space="preserve">specifically </w:t>
      </w:r>
    </w:p>
    <w:p w14:paraId="5679BC47" w14:textId="77777777" w:rsidR="00C46DBD" w:rsidRPr="00C46DBD" w:rsidRDefault="00C46DBD" w:rsidP="00C46DBD">
      <w:r w:rsidRPr="00C46DBD">
        <w:t>&lt;text here&gt;</w:t>
      </w:r>
    </w:p>
    <w:p w14:paraId="1738DA7E" w14:textId="6007D5A3" w:rsidR="00C46DBD" w:rsidRPr="00C46DBD" w:rsidRDefault="001E715D" w:rsidP="00127D2C">
      <w:pPr>
        <w:pStyle w:val="Heading2"/>
        <w:rPr>
          <w:lang w:val="en-GB"/>
        </w:rPr>
      </w:pPr>
      <w:bookmarkStart w:id="29" w:name="_Toc102324779"/>
      <w:r>
        <w:rPr>
          <w:lang w:val="en-GB"/>
        </w:rPr>
        <w:t xml:space="preserve">Action or </w:t>
      </w:r>
      <w:r w:rsidR="00C46DBD" w:rsidRPr="00C46DBD">
        <w:rPr>
          <w:lang w:val="en-GB"/>
        </w:rPr>
        <w:t xml:space="preserve">Work </w:t>
      </w:r>
      <w:r>
        <w:rPr>
          <w:lang w:val="en-GB"/>
        </w:rPr>
        <w:t>Plan</w:t>
      </w:r>
      <w:bookmarkEnd w:id="29"/>
    </w:p>
    <w:p w14:paraId="7B22E06C" w14:textId="77777777" w:rsidR="00C46DBD" w:rsidRPr="00C46DBD" w:rsidRDefault="00C46DBD" w:rsidP="001E715D">
      <w:pPr>
        <w:pStyle w:val="Caption"/>
      </w:pPr>
      <w:r w:rsidRPr="00C46DBD">
        <w:t xml:space="preserve">The recommended actions (or a summary if necessary) will be detailed in the Plan and can be included here.  </w:t>
      </w:r>
    </w:p>
    <w:p w14:paraId="04088879" w14:textId="77777777" w:rsidR="00C46DBD" w:rsidRPr="00C46DBD" w:rsidRDefault="00C46DBD" w:rsidP="00C46DBD">
      <w:r w:rsidRPr="00C46DBD">
        <w:t>&lt;text here&gt;</w:t>
      </w:r>
    </w:p>
    <w:p w14:paraId="56683989" w14:textId="77777777" w:rsidR="00C46DBD" w:rsidRPr="00C46DBD" w:rsidRDefault="00C46DBD" w:rsidP="00127D2C">
      <w:pPr>
        <w:pStyle w:val="Heading2"/>
        <w:rPr>
          <w:lang w:val="en-GB"/>
        </w:rPr>
      </w:pPr>
      <w:bookmarkStart w:id="30" w:name="_Toc170899785"/>
      <w:bookmarkStart w:id="31" w:name="_Toc176925151"/>
      <w:bookmarkStart w:id="32" w:name="_Toc158270518"/>
      <w:bookmarkStart w:id="33" w:name="_Toc285210020"/>
      <w:bookmarkStart w:id="34" w:name="_Toc102324780"/>
      <w:r w:rsidRPr="00C46DBD">
        <w:rPr>
          <w:lang w:val="en-GB"/>
        </w:rPr>
        <w:t>Tasks and Schedule</w:t>
      </w:r>
      <w:bookmarkEnd w:id="30"/>
      <w:bookmarkEnd w:id="31"/>
      <w:bookmarkEnd w:id="32"/>
      <w:bookmarkEnd w:id="33"/>
      <w:bookmarkEnd w:id="34"/>
    </w:p>
    <w:p w14:paraId="777423B8" w14:textId="77777777" w:rsidR="00C46DBD" w:rsidRPr="00C46DBD" w:rsidRDefault="00C46DBD" w:rsidP="001E715D">
      <w:pPr>
        <w:pStyle w:val="Caption"/>
      </w:pPr>
      <w:r w:rsidRPr="00C46DBD">
        <w:t>The Improvements plan will detail the key tasks that are required to deliver the plan and the associated schedule.</w:t>
      </w:r>
    </w:p>
    <w:p w14:paraId="3D8B39B6" w14:textId="77777777" w:rsidR="00C46DBD" w:rsidRPr="00C46DBD" w:rsidRDefault="00C46DBD" w:rsidP="00C46DBD">
      <w:r w:rsidRPr="00C46DBD">
        <w:t>&lt;text here&gt;</w:t>
      </w:r>
    </w:p>
    <w:p w14:paraId="2131DC4D" w14:textId="77777777" w:rsidR="00C46DBD" w:rsidRPr="00C46DBD" w:rsidRDefault="00C46DBD" w:rsidP="00127D2C">
      <w:pPr>
        <w:pStyle w:val="Heading2"/>
        <w:rPr>
          <w:lang w:val="en-GB"/>
        </w:rPr>
      </w:pPr>
      <w:bookmarkStart w:id="35" w:name="_Toc102324781"/>
      <w:r w:rsidRPr="00C46DBD">
        <w:rPr>
          <w:lang w:val="en-GB"/>
        </w:rPr>
        <w:lastRenderedPageBreak/>
        <w:t>Roles and responsibilities</w:t>
      </w:r>
      <w:bookmarkEnd w:id="35"/>
    </w:p>
    <w:p w14:paraId="10DD4001" w14:textId="5743CD4D" w:rsidR="00C46DBD" w:rsidRDefault="00C46DBD" w:rsidP="001E715D">
      <w:pPr>
        <w:pStyle w:val="Caption"/>
      </w:pPr>
      <w:r w:rsidRPr="00C46DBD">
        <w:t>A responsibility assignment matrix (RAM) can be also used to illustrate the connections between work that needs to be done, and the team members. This format allows a person to see all the activities associated with one person or to see all the people associated with one activity.</w:t>
      </w:r>
    </w:p>
    <w:p w14:paraId="5F27F05E" w14:textId="1A3D277C" w:rsidR="00127D2C" w:rsidRPr="00127D2C" w:rsidRDefault="00127D2C" w:rsidP="00127D2C">
      <w:pPr>
        <w:pStyle w:val="Heading3"/>
      </w:pPr>
      <w:r>
        <w:rPr>
          <w:lang w:val="en-GB"/>
        </w:rPr>
        <w:t>Task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22"/>
        <w:gridCol w:w="1536"/>
        <w:gridCol w:w="1007"/>
        <w:gridCol w:w="1042"/>
        <w:gridCol w:w="1014"/>
        <w:gridCol w:w="1088"/>
        <w:gridCol w:w="1219"/>
        <w:gridCol w:w="988"/>
      </w:tblGrid>
      <w:tr w:rsidR="00C46DBD" w:rsidRPr="00C46DBD" w14:paraId="5B8DA4A7" w14:textId="77777777" w:rsidTr="00BC00C4">
        <w:trPr>
          <w:tblHeader/>
        </w:trPr>
        <w:tc>
          <w:tcPr>
            <w:tcW w:w="2658" w:type="dxa"/>
            <w:gridSpan w:val="2"/>
            <w:shd w:val="clear" w:color="auto" w:fill="E6EAF6" w:themeFill="background1"/>
          </w:tcPr>
          <w:p w14:paraId="12ED2B86" w14:textId="77777777" w:rsidR="00C46DBD" w:rsidRPr="00C46DBD" w:rsidRDefault="00C46DBD" w:rsidP="00BC00C4">
            <w:pPr>
              <w:pStyle w:val="TableHeading"/>
              <w:rPr>
                <w:lang w:val="en-GB"/>
              </w:rPr>
            </w:pPr>
            <w:r w:rsidRPr="20716D70">
              <w:rPr>
                <w:lang w:val="en-GB"/>
              </w:rPr>
              <w:t>Task                          Description</w:t>
            </w:r>
          </w:p>
        </w:tc>
        <w:tc>
          <w:tcPr>
            <w:tcW w:w="4151" w:type="dxa"/>
            <w:gridSpan w:val="4"/>
            <w:shd w:val="clear" w:color="auto" w:fill="E6EAF6" w:themeFill="background1"/>
          </w:tcPr>
          <w:p w14:paraId="2FAB8042" w14:textId="77777777" w:rsidR="00C46DBD" w:rsidRPr="00C46DBD" w:rsidRDefault="00C46DBD" w:rsidP="00BC00C4">
            <w:pPr>
              <w:pStyle w:val="TableHeading"/>
              <w:rPr>
                <w:lang w:val="en-GB"/>
              </w:rPr>
            </w:pPr>
            <w:r w:rsidRPr="20716D70">
              <w:rPr>
                <w:lang w:val="en-GB"/>
              </w:rPr>
              <w:t>Team Member</w:t>
            </w:r>
          </w:p>
        </w:tc>
        <w:tc>
          <w:tcPr>
            <w:tcW w:w="2207" w:type="dxa"/>
            <w:gridSpan w:val="2"/>
            <w:shd w:val="clear" w:color="auto" w:fill="E6EAF6" w:themeFill="background1"/>
          </w:tcPr>
          <w:p w14:paraId="61642FE1" w14:textId="77777777" w:rsidR="00C46DBD" w:rsidRPr="00C46DBD" w:rsidRDefault="00C46DBD" w:rsidP="00BC00C4">
            <w:pPr>
              <w:pStyle w:val="TableHeading"/>
              <w:rPr>
                <w:lang w:val="en-GB"/>
              </w:rPr>
            </w:pPr>
            <w:r w:rsidRPr="20716D70">
              <w:rPr>
                <w:lang w:val="en-GB"/>
              </w:rPr>
              <w:t>Other Stakeholders</w:t>
            </w:r>
          </w:p>
        </w:tc>
      </w:tr>
      <w:tr w:rsidR="00C46DBD" w:rsidRPr="00C46DBD" w14:paraId="15375D6B" w14:textId="77777777" w:rsidTr="00127D2C">
        <w:trPr>
          <w:cantSplit/>
          <w:trHeight w:val="717"/>
        </w:trPr>
        <w:tc>
          <w:tcPr>
            <w:tcW w:w="1122" w:type="dxa"/>
            <w:vAlign w:val="center"/>
          </w:tcPr>
          <w:p w14:paraId="63F2734E" w14:textId="58C64447" w:rsidR="00C46DBD" w:rsidRPr="00C46DBD" w:rsidRDefault="00127D2C" w:rsidP="00127D2C">
            <w:pPr>
              <w:pStyle w:val="Tabletext0"/>
              <w:rPr>
                <w:lang w:val="en-GB"/>
              </w:rPr>
            </w:pPr>
            <w:r>
              <w:rPr>
                <w:lang w:val="en-GB"/>
              </w:rPr>
              <w:t>Task No.</w:t>
            </w:r>
          </w:p>
        </w:tc>
        <w:tc>
          <w:tcPr>
            <w:tcW w:w="1536" w:type="dxa"/>
            <w:vAlign w:val="center"/>
          </w:tcPr>
          <w:p w14:paraId="673E72F7" w14:textId="023C0D49" w:rsidR="00C46DBD" w:rsidRPr="00C46DBD" w:rsidRDefault="00127D2C" w:rsidP="00127D2C">
            <w:pPr>
              <w:pStyle w:val="Tabletext0"/>
              <w:rPr>
                <w:lang w:val="en-GB"/>
              </w:rPr>
            </w:pPr>
            <w:r>
              <w:rPr>
                <w:lang w:val="en-GB"/>
              </w:rPr>
              <w:t>Description</w:t>
            </w:r>
          </w:p>
        </w:tc>
        <w:tc>
          <w:tcPr>
            <w:tcW w:w="1007" w:type="dxa"/>
            <w:vAlign w:val="center"/>
          </w:tcPr>
          <w:p w14:paraId="61CD62B1" w14:textId="372071A6" w:rsidR="00C46DBD" w:rsidRPr="00C46DBD" w:rsidRDefault="00C46DBD" w:rsidP="00127D2C">
            <w:pPr>
              <w:pStyle w:val="Tabletext0"/>
              <w:rPr>
                <w:lang w:val="en-GB"/>
              </w:rPr>
            </w:pPr>
            <w:r w:rsidRPr="00C46DBD">
              <w:rPr>
                <w:lang w:val="en-GB"/>
              </w:rPr>
              <w:t>J. Green</w:t>
            </w:r>
          </w:p>
        </w:tc>
        <w:tc>
          <w:tcPr>
            <w:tcW w:w="1042" w:type="dxa"/>
            <w:vAlign w:val="center"/>
          </w:tcPr>
          <w:p w14:paraId="1F500EE6" w14:textId="77777777" w:rsidR="00C46DBD" w:rsidRPr="00C46DBD" w:rsidRDefault="00C46DBD" w:rsidP="00127D2C">
            <w:pPr>
              <w:pStyle w:val="Tabletext0"/>
              <w:rPr>
                <w:lang w:val="en-GB"/>
              </w:rPr>
            </w:pPr>
            <w:r w:rsidRPr="00C46DBD">
              <w:rPr>
                <w:lang w:val="en-GB"/>
              </w:rPr>
              <w:t>R. Blue</w:t>
            </w:r>
          </w:p>
        </w:tc>
        <w:tc>
          <w:tcPr>
            <w:tcW w:w="1014" w:type="dxa"/>
            <w:vAlign w:val="center"/>
          </w:tcPr>
          <w:p w14:paraId="5D5844ED" w14:textId="77777777" w:rsidR="00C46DBD" w:rsidRPr="00C46DBD" w:rsidRDefault="00C46DBD" w:rsidP="00127D2C">
            <w:pPr>
              <w:pStyle w:val="Tabletext0"/>
              <w:rPr>
                <w:lang w:val="en-GB"/>
              </w:rPr>
            </w:pPr>
            <w:r w:rsidRPr="00C46DBD">
              <w:rPr>
                <w:lang w:val="en-GB"/>
              </w:rPr>
              <w:t>A. Yellow</w:t>
            </w:r>
          </w:p>
        </w:tc>
        <w:tc>
          <w:tcPr>
            <w:tcW w:w="1088" w:type="dxa"/>
            <w:vAlign w:val="center"/>
          </w:tcPr>
          <w:p w14:paraId="1E591ADB" w14:textId="77777777" w:rsidR="00C46DBD" w:rsidRPr="00C46DBD" w:rsidRDefault="00C46DBD" w:rsidP="00127D2C">
            <w:pPr>
              <w:pStyle w:val="Tabletext0"/>
              <w:rPr>
                <w:lang w:val="en-GB"/>
              </w:rPr>
            </w:pPr>
            <w:r w:rsidRPr="00C46DBD">
              <w:rPr>
                <w:lang w:val="en-GB"/>
              </w:rPr>
              <w:t>Y. Silver</w:t>
            </w:r>
          </w:p>
        </w:tc>
        <w:tc>
          <w:tcPr>
            <w:tcW w:w="1219" w:type="dxa"/>
            <w:vAlign w:val="center"/>
          </w:tcPr>
          <w:p w14:paraId="5B680678" w14:textId="77777777" w:rsidR="00C46DBD" w:rsidRPr="00C46DBD" w:rsidRDefault="00C46DBD" w:rsidP="00127D2C">
            <w:pPr>
              <w:pStyle w:val="Tabletext0"/>
              <w:rPr>
                <w:lang w:val="en-GB"/>
              </w:rPr>
            </w:pPr>
            <w:r w:rsidRPr="00C46DBD">
              <w:rPr>
                <w:lang w:val="en-GB"/>
              </w:rPr>
              <w:t>P. Lemon</w:t>
            </w:r>
          </w:p>
        </w:tc>
        <w:tc>
          <w:tcPr>
            <w:tcW w:w="988" w:type="dxa"/>
            <w:vAlign w:val="center"/>
          </w:tcPr>
          <w:p w14:paraId="40CD0B4D" w14:textId="77777777" w:rsidR="00C46DBD" w:rsidRPr="00C46DBD" w:rsidRDefault="00C46DBD" w:rsidP="00127D2C">
            <w:pPr>
              <w:pStyle w:val="Tabletext0"/>
              <w:rPr>
                <w:lang w:val="en-GB"/>
              </w:rPr>
            </w:pPr>
            <w:r w:rsidRPr="00C46DBD">
              <w:rPr>
                <w:lang w:val="en-GB"/>
              </w:rPr>
              <w:t>H. Orange</w:t>
            </w:r>
          </w:p>
        </w:tc>
      </w:tr>
      <w:tr w:rsidR="00C46DBD" w:rsidRPr="00C46DBD" w14:paraId="01F39203" w14:textId="77777777" w:rsidTr="00BC00C4">
        <w:tc>
          <w:tcPr>
            <w:tcW w:w="1122" w:type="dxa"/>
          </w:tcPr>
          <w:p w14:paraId="0807A08D" w14:textId="77777777" w:rsidR="00C46DBD" w:rsidRPr="00C46DBD" w:rsidRDefault="00C46DBD" w:rsidP="001E715D">
            <w:pPr>
              <w:pStyle w:val="Tabletext0"/>
              <w:rPr>
                <w:lang w:val="en-GB"/>
              </w:rPr>
            </w:pPr>
            <w:r w:rsidRPr="00C46DBD">
              <w:t>Task 1</w:t>
            </w:r>
          </w:p>
        </w:tc>
        <w:tc>
          <w:tcPr>
            <w:tcW w:w="1536" w:type="dxa"/>
          </w:tcPr>
          <w:p w14:paraId="27A6EA0F" w14:textId="77777777" w:rsidR="00C46DBD" w:rsidRPr="00C46DBD" w:rsidRDefault="00C46DBD" w:rsidP="001E715D">
            <w:pPr>
              <w:pStyle w:val="Tabletext0"/>
              <w:rPr>
                <w:lang w:val="en-GB"/>
              </w:rPr>
            </w:pPr>
            <w:r w:rsidRPr="00C46DBD">
              <w:t>Conduct workplace meeting to inform workers of upcoming changes.</w:t>
            </w:r>
          </w:p>
        </w:tc>
        <w:tc>
          <w:tcPr>
            <w:tcW w:w="1007" w:type="dxa"/>
          </w:tcPr>
          <w:p w14:paraId="496E1B10" w14:textId="77777777" w:rsidR="00C46DBD" w:rsidRPr="00C46DBD" w:rsidRDefault="00C46DBD" w:rsidP="001E715D">
            <w:pPr>
              <w:pStyle w:val="Tabletext0"/>
              <w:rPr>
                <w:lang w:val="en-GB"/>
              </w:rPr>
            </w:pPr>
            <w:r w:rsidRPr="00C46DBD">
              <w:rPr>
                <w:lang w:val="en-GB"/>
              </w:rPr>
              <w:t>A</w:t>
            </w:r>
          </w:p>
        </w:tc>
        <w:tc>
          <w:tcPr>
            <w:tcW w:w="1042" w:type="dxa"/>
          </w:tcPr>
          <w:p w14:paraId="201117F2" w14:textId="77777777" w:rsidR="00C46DBD" w:rsidRPr="00C46DBD" w:rsidRDefault="00C46DBD" w:rsidP="001E715D">
            <w:pPr>
              <w:pStyle w:val="Tabletext0"/>
              <w:rPr>
                <w:lang w:val="en-GB"/>
              </w:rPr>
            </w:pPr>
            <w:r w:rsidRPr="00C46DBD">
              <w:rPr>
                <w:lang w:val="en-GB"/>
              </w:rPr>
              <w:t>I</w:t>
            </w:r>
          </w:p>
        </w:tc>
        <w:tc>
          <w:tcPr>
            <w:tcW w:w="1014" w:type="dxa"/>
          </w:tcPr>
          <w:p w14:paraId="4AD05E4E" w14:textId="77777777" w:rsidR="00C46DBD" w:rsidRPr="00C46DBD" w:rsidRDefault="00C46DBD" w:rsidP="001E715D">
            <w:pPr>
              <w:pStyle w:val="Tabletext0"/>
              <w:rPr>
                <w:lang w:val="en-GB"/>
              </w:rPr>
            </w:pPr>
            <w:r w:rsidRPr="00C46DBD">
              <w:rPr>
                <w:lang w:val="en-GB"/>
              </w:rPr>
              <w:t>R</w:t>
            </w:r>
          </w:p>
        </w:tc>
        <w:tc>
          <w:tcPr>
            <w:tcW w:w="1088" w:type="dxa"/>
          </w:tcPr>
          <w:p w14:paraId="36BEA370" w14:textId="77777777" w:rsidR="00C46DBD" w:rsidRPr="00C46DBD" w:rsidRDefault="00C46DBD" w:rsidP="001E715D">
            <w:pPr>
              <w:pStyle w:val="Tabletext0"/>
              <w:rPr>
                <w:lang w:val="en-GB"/>
              </w:rPr>
            </w:pPr>
            <w:r w:rsidRPr="00C46DBD">
              <w:rPr>
                <w:lang w:val="en-GB"/>
              </w:rPr>
              <w:t>I</w:t>
            </w:r>
          </w:p>
        </w:tc>
        <w:tc>
          <w:tcPr>
            <w:tcW w:w="1219" w:type="dxa"/>
          </w:tcPr>
          <w:p w14:paraId="4A90D601" w14:textId="77777777" w:rsidR="00C46DBD" w:rsidRPr="00C46DBD" w:rsidRDefault="00C46DBD" w:rsidP="001E715D">
            <w:pPr>
              <w:pStyle w:val="Tabletext0"/>
              <w:rPr>
                <w:lang w:val="en-GB"/>
              </w:rPr>
            </w:pPr>
            <w:r w:rsidRPr="00C46DBD">
              <w:rPr>
                <w:lang w:val="en-GB"/>
              </w:rPr>
              <w:t>I</w:t>
            </w:r>
          </w:p>
        </w:tc>
        <w:tc>
          <w:tcPr>
            <w:tcW w:w="988" w:type="dxa"/>
          </w:tcPr>
          <w:p w14:paraId="316EC7CB" w14:textId="77777777" w:rsidR="00C46DBD" w:rsidRPr="00C46DBD" w:rsidRDefault="00C46DBD" w:rsidP="001E715D">
            <w:pPr>
              <w:pStyle w:val="Tabletext0"/>
              <w:rPr>
                <w:lang w:val="en-GB"/>
              </w:rPr>
            </w:pPr>
            <w:r w:rsidRPr="00C46DBD">
              <w:rPr>
                <w:lang w:val="en-GB"/>
              </w:rPr>
              <w:t>I</w:t>
            </w:r>
          </w:p>
        </w:tc>
      </w:tr>
      <w:tr w:rsidR="00C46DBD" w:rsidRPr="00C46DBD" w14:paraId="0B1E7185" w14:textId="77777777" w:rsidTr="00BC00C4">
        <w:tc>
          <w:tcPr>
            <w:tcW w:w="1122" w:type="dxa"/>
          </w:tcPr>
          <w:p w14:paraId="783539B4" w14:textId="77777777" w:rsidR="00C46DBD" w:rsidRPr="00C46DBD" w:rsidRDefault="00C46DBD" w:rsidP="001E715D">
            <w:pPr>
              <w:pStyle w:val="Tabletext0"/>
              <w:rPr>
                <w:lang w:val="en-GB"/>
              </w:rPr>
            </w:pPr>
            <w:r w:rsidRPr="00C46DBD">
              <w:rPr>
                <w:lang w:val="en-GB"/>
              </w:rPr>
              <w:t>Task 2</w:t>
            </w:r>
          </w:p>
        </w:tc>
        <w:tc>
          <w:tcPr>
            <w:tcW w:w="1536" w:type="dxa"/>
          </w:tcPr>
          <w:p w14:paraId="2CF3AC93" w14:textId="77777777" w:rsidR="00C46DBD" w:rsidRPr="00C46DBD" w:rsidRDefault="00C46DBD" w:rsidP="001E715D">
            <w:pPr>
              <w:pStyle w:val="Tabletext0"/>
              <w:rPr>
                <w:lang w:val="en-GB"/>
              </w:rPr>
            </w:pPr>
          </w:p>
        </w:tc>
        <w:tc>
          <w:tcPr>
            <w:tcW w:w="1007" w:type="dxa"/>
          </w:tcPr>
          <w:p w14:paraId="1B304976" w14:textId="77777777" w:rsidR="00C46DBD" w:rsidRPr="00C46DBD" w:rsidRDefault="00C46DBD" w:rsidP="001E715D">
            <w:pPr>
              <w:pStyle w:val="Tabletext0"/>
              <w:rPr>
                <w:lang w:val="en-GB"/>
              </w:rPr>
            </w:pPr>
          </w:p>
        </w:tc>
        <w:tc>
          <w:tcPr>
            <w:tcW w:w="1042" w:type="dxa"/>
          </w:tcPr>
          <w:p w14:paraId="267F0757" w14:textId="77777777" w:rsidR="00C46DBD" w:rsidRPr="00C46DBD" w:rsidRDefault="00C46DBD" w:rsidP="001E715D">
            <w:pPr>
              <w:pStyle w:val="Tabletext0"/>
              <w:rPr>
                <w:lang w:val="en-GB"/>
              </w:rPr>
            </w:pPr>
            <w:r w:rsidRPr="00C46DBD">
              <w:rPr>
                <w:lang w:val="en-GB"/>
              </w:rPr>
              <w:t>R</w:t>
            </w:r>
          </w:p>
        </w:tc>
        <w:tc>
          <w:tcPr>
            <w:tcW w:w="1014" w:type="dxa"/>
          </w:tcPr>
          <w:p w14:paraId="7249556A" w14:textId="77777777" w:rsidR="00C46DBD" w:rsidRPr="00C46DBD" w:rsidRDefault="00C46DBD" w:rsidP="001E715D">
            <w:pPr>
              <w:pStyle w:val="Tabletext0"/>
              <w:rPr>
                <w:lang w:val="en-GB"/>
              </w:rPr>
            </w:pPr>
            <w:r w:rsidRPr="00C46DBD">
              <w:rPr>
                <w:lang w:val="en-GB"/>
              </w:rPr>
              <w:t>C</w:t>
            </w:r>
          </w:p>
        </w:tc>
        <w:tc>
          <w:tcPr>
            <w:tcW w:w="1088" w:type="dxa"/>
          </w:tcPr>
          <w:p w14:paraId="025EC849" w14:textId="77777777" w:rsidR="00C46DBD" w:rsidRPr="00C46DBD" w:rsidRDefault="00C46DBD" w:rsidP="001E715D">
            <w:pPr>
              <w:pStyle w:val="Tabletext0"/>
              <w:rPr>
                <w:lang w:val="en-GB"/>
              </w:rPr>
            </w:pPr>
            <w:r w:rsidRPr="00C46DBD">
              <w:rPr>
                <w:lang w:val="en-GB"/>
              </w:rPr>
              <w:t>A</w:t>
            </w:r>
          </w:p>
        </w:tc>
        <w:tc>
          <w:tcPr>
            <w:tcW w:w="1219" w:type="dxa"/>
          </w:tcPr>
          <w:p w14:paraId="093646E7" w14:textId="77777777" w:rsidR="00C46DBD" w:rsidRPr="00C46DBD" w:rsidRDefault="00C46DBD" w:rsidP="001E715D">
            <w:pPr>
              <w:pStyle w:val="Tabletext0"/>
              <w:rPr>
                <w:lang w:val="en-GB"/>
              </w:rPr>
            </w:pPr>
            <w:r w:rsidRPr="00C46DBD">
              <w:rPr>
                <w:lang w:val="en-GB"/>
              </w:rPr>
              <w:t>I</w:t>
            </w:r>
          </w:p>
        </w:tc>
        <w:tc>
          <w:tcPr>
            <w:tcW w:w="988" w:type="dxa"/>
          </w:tcPr>
          <w:p w14:paraId="024AD01C" w14:textId="77777777" w:rsidR="00C46DBD" w:rsidRPr="00C46DBD" w:rsidRDefault="00C46DBD" w:rsidP="001E715D">
            <w:pPr>
              <w:pStyle w:val="Tabletext0"/>
              <w:rPr>
                <w:lang w:val="en-GB"/>
              </w:rPr>
            </w:pPr>
            <w:r w:rsidRPr="00C46DBD">
              <w:rPr>
                <w:lang w:val="en-GB"/>
              </w:rPr>
              <w:t>C</w:t>
            </w:r>
          </w:p>
        </w:tc>
      </w:tr>
      <w:tr w:rsidR="00C46DBD" w:rsidRPr="00C46DBD" w14:paraId="798E293E" w14:textId="77777777" w:rsidTr="00BC00C4">
        <w:tc>
          <w:tcPr>
            <w:tcW w:w="1122" w:type="dxa"/>
          </w:tcPr>
          <w:p w14:paraId="29F5BE1C" w14:textId="77777777" w:rsidR="00C46DBD" w:rsidRPr="00C46DBD" w:rsidRDefault="00C46DBD" w:rsidP="001E715D">
            <w:pPr>
              <w:pStyle w:val="Tabletext0"/>
              <w:rPr>
                <w:lang w:val="en-GB"/>
              </w:rPr>
            </w:pPr>
            <w:r w:rsidRPr="00C46DBD">
              <w:rPr>
                <w:lang w:val="en-GB"/>
              </w:rPr>
              <w:t>Task 3</w:t>
            </w:r>
          </w:p>
        </w:tc>
        <w:tc>
          <w:tcPr>
            <w:tcW w:w="1536" w:type="dxa"/>
          </w:tcPr>
          <w:p w14:paraId="538B03FB" w14:textId="77777777" w:rsidR="00C46DBD" w:rsidRPr="00C46DBD" w:rsidRDefault="00C46DBD" w:rsidP="001E715D">
            <w:pPr>
              <w:pStyle w:val="Tabletext0"/>
              <w:rPr>
                <w:lang w:val="en-GB"/>
              </w:rPr>
            </w:pPr>
          </w:p>
        </w:tc>
        <w:tc>
          <w:tcPr>
            <w:tcW w:w="1007" w:type="dxa"/>
          </w:tcPr>
          <w:p w14:paraId="17248F00" w14:textId="77777777" w:rsidR="00C46DBD" w:rsidRPr="00C46DBD" w:rsidRDefault="00C46DBD" w:rsidP="001E715D">
            <w:pPr>
              <w:pStyle w:val="Tabletext0"/>
              <w:rPr>
                <w:lang w:val="en-GB"/>
              </w:rPr>
            </w:pPr>
          </w:p>
        </w:tc>
        <w:tc>
          <w:tcPr>
            <w:tcW w:w="1042" w:type="dxa"/>
          </w:tcPr>
          <w:p w14:paraId="708EAC2B" w14:textId="77777777" w:rsidR="00C46DBD" w:rsidRPr="00C46DBD" w:rsidRDefault="00C46DBD" w:rsidP="001E715D">
            <w:pPr>
              <w:pStyle w:val="Tabletext0"/>
              <w:rPr>
                <w:lang w:val="en-GB"/>
              </w:rPr>
            </w:pPr>
          </w:p>
        </w:tc>
        <w:tc>
          <w:tcPr>
            <w:tcW w:w="1014" w:type="dxa"/>
          </w:tcPr>
          <w:p w14:paraId="2C6FDE2A" w14:textId="77777777" w:rsidR="00C46DBD" w:rsidRPr="00C46DBD" w:rsidRDefault="00C46DBD" w:rsidP="001E715D">
            <w:pPr>
              <w:pStyle w:val="Tabletext0"/>
              <w:rPr>
                <w:lang w:val="en-GB"/>
              </w:rPr>
            </w:pPr>
          </w:p>
        </w:tc>
        <w:tc>
          <w:tcPr>
            <w:tcW w:w="1088" w:type="dxa"/>
          </w:tcPr>
          <w:p w14:paraId="5AAAC480" w14:textId="77777777" w:rsidR="00C46DBD" w:rsidRPr="00C46DBD" w:rsidRDefault="00C46DBD" w:rsidP="001E715D">
            <w:pPr>
              <w:pStyle w:val="Tabletext0"/>
              <w:rPr>
                <w:lang w:val="en-GB"/>
              </w:rPr>
            </w:pPr>
          </w:p>
        </w:tc>
        <w:tc>
          <w:tcPr>
            <w:tcW w:w="1219" w:type="dxa"/>
          </w:tcPr>
          <w:p w14:paraId="64415B22" w14:textId="77777777" w:rsidR="00C46DBD" w:rsidRPr="00C46DBD" w:rsidRDefault="00C46DBD" w:rsidP="001E715D">
            <w:pPr>
              <w:pStyle w:val="Tabletext0"/>
              <w:rPr>
                <w:lang w:val="en-GB"/>
              </w:rPr>
            </w:pPr>
          </w:p>
        </w:tc>
        <w:tc>
          <w:tcPr>
            <w:tcW w:w="988" w:type="dxa"/>
          </w:tcPr>
          <w:p w14:paraId="3A521220" w14:textId="77777777" w:rsidR="00C46DBD" w:rsidRPr="00C46DBD" w:rsidRDefault="00C46DBD" w:rsidP="001E715D">
            <w:pPr>
              <w:pStyle w:val="Tabletext0"/>
              <w:rPr>
                <w:lang w:val="en-GB"/>
              </w:rPr>
            </w:pPr>
          </w:p>
        </w:tc>
      </w:tr>
      <w:tr w:rsidR="00C46DBD" w:rsidRPr="00C46DBD" w14:paraId="4884629D" w14:textId="77777777" w:rsidTr="00BC00C4">
        <w:tc>
          <w:tcPr>
            <w:tcW w:w="1122" w:type="dxa"/>
          </w:tcPr>
          <w:p w14:paraId="5DD124A3" w14:textId="77777777" w:rsidR="00C46DBD" w:rsidRPr="00C46DBD" w:rsidRDefault="00C46DBD" w:rsidP="001E715D">
            <w:pPr>
              <w:pStyle w:val="Tabletext0"/>
              <w:rPr>
                <w:lang w:val="en-GB"/>
              </w:rPr>
            </w:pPr>
            <w:r w:rsidRPr="00C46DBD">
              <w:rPr>
                <w:lang w:val="en-GB"/>
              </w:rPr>
              <w:t>Task 4</w:t>
            </w:r>
          </w:p>
        </w:tc>
        <w:tc>
          <w:tcPr>
            <w:tcW w:w="1536" w:type="dxa"/>
          </w:tcPr>
          <w:p w14:paraId="3B775775" w14:textId="77777777" w:rsidR="00C46DBD" w:rsidRPr="00C46DBD" w:rsidRDefault="00C46DBD" w:rsidP="001E715D">
            <w:pPr>
              <w:pStyle w:val="Tabletext0"/>
              <w:rPr>
                <w:lang w:val="en-GB"/>
              </w:rPr>
            </w:pPr>
          </w:p>
        </w:tc>
        <w:tc>
          <w:tcPr>
            <w:tcW w:w="1007" w:type="dxa"/>
          </w:tcPr>
          <w:p w14:paraId="6C62FFF7" w14:textId="77777777" w:rsidR="00C46DBD" w:rsidRPr="00C46DBD" w:rsidRDefault="00C46DBD" w:rsidP="001E715D">
            <w:pPr>
              <w:pStyle w:val="Tabletext0"/>
              <w:rPr>
                <w:lang w:val="en-GB"/>
              </w:rPr>
            </w:pPr>
          </w:p>
        </w:tc>
        <w:tc>
          <w:tcPr>
            <w:tcW w:w="1042" w:type="dxa"/>
          </w:tcPr>
          <w:p w14:paraId="2D02861E" w14:textId="77777777" w:rsidR="00C46DBD" w:rsidRPr="00C46DBD" w:rsidRDefault="00C46DBD" w:rsidP="001E715D">
            <w:pPr>
              <w:pStyle w:val="Tabletext0"/>
              <w:rPr>
                <w:lang w:val="en-GB"/>
              </w:rPr>
            </w:pPr>
          </w:p>
        </w:tc>
        <w:tc>
          <w:tcPr>
            <w:tcW w:w="1014" w:type="dxa"/>
          </w:tcPr>
          <w:p w14:paraId="54DFE937" w14:textId="77777777" w:rsidR="00C46DBD" w:rsidRPr="00C46DBD" w:rsidRDefault="00C46DBD" w:rsidP="001E715D">
            <w:pPr>
              <w:pStyle w:val="Tabletext0"/>
              <w:rPr>
                <w:lang w:val="en-GB"/>
              </w:rPr>
            </w:pPr>
          </w:p>
        </w:tc>
        <w:tc>
          <w:tcPr>
            <w:tcW w:w="1088" w:type="dxa"/>
          </w:tcPr>
          <w:p w14:paraId="2D02C54A" w14:textId="77777777" w:rsidR="00C46DBD" w:rsidRPr="00C46DBD" w:rsidRDefault="00C46DBD" w:rsidP="001E715D">
            <w:pPr>
              <w:pStyle w:val="Tabletext0"/>
              <w:rPr>
                <w:lang w:val="en-GB"/>
              </w:rPr>
            </w:pPr>
          </w:p>
        </w:tc>
        <w:tc>
          <w:tcPr>
            <w:tcW w:w="1219" w:type="dxa"/>
          </w:tcPr>
          <w:p w14:paraId="5E576758" w14:textId="77777777" w:rsidR="00C46DBD" w:rsidRPr="00C46DBD" w:rsidRDefault="00C46DBD" w:rsidP="001E715D">
            <w:pPr>
              <w:pStyle w:val="Tabletext0"/>
              <w:rPr>
                <w:lang w:val="en-GB"/>
              </w:rPr>
            </w:pPr>
          </w:p>
        </w:tc>
        <w:tc>
          <w:tcPr>
            <w:tcW w:w="988" w:type="dxa"/>
          </w:tcPr>
          <w:p w14:paraId="5A249566" w14:textId="77777777" w:rsidR="00C46DBD" w:rsidRPr="00C46DBD" w:rsidRDefault="00C46DBD" w:rsidP="001E715D">
            <w:pPr>
              <w:pStyle w:val="Tabletext0"/>
              <w:rPr>
                <w:lang w:val="en-GB"/>
              </w:rPr>
            </w:pPr>
          </w:p>
        </w:tc>
      </w:tr>
      <w:tr w:rsidR="00C46DBD" w:rsidRPr="00C46DBD" w14:paraId="609FEE7C" w14:textId="77777777" w:rsidTr="00BC00C4">
        <w:tc>
          <w:tcPr>
            <w:tcW w:w="1122" w:type="dxa"/>
          </w:tcPr>
          <w:p w14:paraId="19C804D8" w14:textId="77777777" w:rsidR="00C46DBD" w:rsidRPr="00C46DBD" w:rsidRDefault="00C46DBD" w:rsidP="001E715D">
            <w:pPr>
              <w:pStyle w:val="Tabletext0"/>
              <w:rPr>
                <w:lang w:val="en-GB"/>
              </w:rPr>
            </w:pPr>
            <w:r w:rsidRPr="00C46DBD">
              <w:rPr>
                <w:lang w:val="en-GB"/>
              </w:rPr>
              <w:t xml:space="preserve">Task 5 </w:t>
            </w:r>
          </w:p>
        </w:tc>
        <w:tc>
          <w:tcPr>
            <w:tcW w:w="1536" w:type="dxa"/>
          </w:tcPr>
          <w:p w14:paraId="296E83D9" w14:textId="77777777" w:rsidR="00C46DBD" w:rsidRPr="00C46DBD" w:rsidRDefault="00C46DBD" w:rsidP="001E715D">
            <w:pPr>
              <w:pStyle w:val="Tabletext0"/>
              <w:rPr>
                <w:lang w:val="en-GB"/>
              </w:rPr>
            </w:pPr>
          </w:p>
        </w:tc>
        <w:tc>
          <w:tcPr>
            <w:tcW w:w="1007" w:type="dxa"/>
          </w:tcPr>
          <w:p w14:paraId="0FC4EA36" w14:textId="77777777" w:rsidR="00C46DBD" w:rsidRPr="00C46DBD" w:rsidRDefault="00C46DBD" w:rsidP="001E715D">
            <w:pPr>
              <w:pStyle w:val="Tabletext0"/>
              <w:rPr>
                <w:lang w:val="en-GB"/>
              </w:rPr>
            </w:pPr>
          </w:p>
        </w:tc>
        <w:tc>
          <w:tcPr>
            <w:tcW w:w="1042" w:type="dxa"/>
          </w:tcPr>
          <w:p w14:paraId="1059CCF2" w14:textId="77777777" w:rsidR="00C46DBD" w:rsidRPr="00C46DBD" w:rsidRDefault="00C46DBD" w:rsidP="001E715D">
            <w:pPr>
              <w:pStyle w:val="Tabletext0"/>
              <w:rPr>
                <w:lang w:val="en-GB"/>
              </w:rPr>
            </w:pPr>
          </w:p>
        </w:tc>
        <w:tc>
          <w:tcPr>
            <w:tcW w:w="1014" w:type="dxa"/>
          </w:tcPr>
          <w:p w14:paraId="601823A6" w14:textId="77777777" w:rsidR="00C46DBD" w:rsidRPr="00C46DBD" w:rsidRDefault="00C46DBD" w:rsidP="001E715D">
            <w:pPr>
              <w:pStyle w:val="Tabletext0"/>
              <w:rPr>
                <w:lang w:val="en-GB"/>
              </w:rPr>
            </w:pPr>
          </w:p>
        </w:tc>
        <w:tc>
          <w:tcPr>
            <w:tcW w:w="1088" w:type="dxa"/>
          </w:tcPr>
          <w:p w14:paraId="191C78F0" w14:textId="77777777" w:rsidR="00C46DBD" w:rsidRPr="00C46DBD" w:rsidRDefault="00C46DBD" w:rsidP="001E715D">
            <w:pPr>
              <w:pStyle w:val="Tabletext0"/>
              <w:rPr>
                <w:lang w:val="en-GB"/>
              </w:rPr>
            </w:pPr>
          </w:p>
        </w:tc>
        <w:tc>
          <w:tcPr>
            <w:tcW w:w="1219" w:type="dxa"/>
          </w:tcPr>
          <w:p w14:paraId="74585CA9" w14:textId="77777777" w:rsidR="00C46DBD" w:rsidRPr="00C46DBD" w:rsidRDefault="00C46DBD" w:rsidP="001E715D">
            <w:pPr>
              <w:pStyle w:val="Tabletext0"/>
              <w:rPr>
                <w:lang w:val="en-GB"/>
              </w:rPr>
            </w:pPr>
          </w:p>
        </w:tc>
        <w:tc>
          <w:tcPr>
            <w:tcW w:w="988" w:type="dxa"/>
          </w:tcPr>
          <w:p w14:paraId="7CE7B88D" w14:textId="77777777" w:rsidR="00C46DBD" w:rsidRPr="00C46DBD" w:rsidRDefault="00C46DBD" w:rsidP="001E715D">
            <w:pPr>
              <w:pStyle w:val="Tabletext0"/>
              <w:rPr>
                <w:lang w:val="en-GB"/>
              </w:rPr>
            </w:pPr>
          </w:p>
        </w:tc>
      </w:tr>
      <w:tr w:rsidR="00C46DBD" w:rsidRPr="00C46DBD" w14:paraId="1E525FFD" w14:textId="77777777" w:rsidTr="00BC00C4">
        <w:tc>
          <w:tcPr>
            <w:tcW w:w="1122" w:type="dxa"/>
          </w:tcPr>
          <w:p w14:paraId="728CEF39" w14:textId="77777777" w:rsidR="00C46DBD" w:rsidRPr="00C46DBD" w:rsidRDefault="00C46DBD" w:rsidP="001E715D">
            <w:pPr>
              <w:pStyle w:val="Tabletext0"/>
              <w:rPr>
                <w:lang w:val="en-GB"/>
              </w:rPr>
            </w:pPr>
            <w:r w:rsidRPr="00C46DBD">
              <w:rPr>
                <w:lang w:val="en-GB"/>
              </w:rPr>
              <w:t xml:space="preserve">Key: </w:t>
            </w:r>
          </w:p>
        </w:tc>
        <w:tc>
          <w:tcPr>
            <w:tcW w:w="1536" w:type="dxa"/>
          </w:tcPr>
          <w:p w14:paraId="23C2584B" w14:textId="77777777" w:rsidR="00C46DBD" w:rsidRPr="00C46DBD" w:rsidRDefault="00C46DBD" w:rsidP="001E715D">
            <w:pPr>
              <w:pStyle w:val="Tabletext0"/>
              <w:rPr>
                <w:lang w:val="en-GB"/>
              </w:rPr>
            </w:pPr>
            <w:r w:rsidRPr="00C46DBD">
              <w:rPr>
                <w:lang w:val="en-GB"/>
              </w:rPr>
              <w:t>R= Responsible</w:t>
            </w:r>
          </w:p>
        </w:tc>
        <w:tc>
          <w:tcPr>
            <w:tcW w:w="2049" w:type="dxa"/>
            <w:gridSpan w:val="2"/>
          </w:tcPr>
          <w:p w14:paraId="71C1EF03" w14:textId="77777777" w:rsidR="00C46DBD" w:rsidRPr="00C46DBD" w:rsidRDefault="00C46DBD" w:rsidP="001E715D">
            <w:pPr>
              <w:pStyle w:val="Tabletext0"/>
              <w:rPr>
                <w:lang w:val="en-GB"/>
              </w:rPr>
            </w:pPr>
            <w:r w:rsidRPr="00C46DBD">
              <w:rPr>
                <w:lang w:val="en-GB"/>
              </w:rPr>
              <w:t>A= Accountable</w:t>
            </w:r>
          </w:p>
        </w:tc>
        <w:tc>
          <w:tcPr>
            <w:tcW w:w="2102" w:type="dxa"/>
            <w:gridSpan w:val="2"/>
          </w:tcPr>
          <w:p w14:paraId="37FB4804" w14:textId="77777777" w:rsidR="00C46DBD" w:rsidRPr="00C46DBD" w:rsidRDefault="00C46DBD" w:rsidP="001E715D">
            <w:pPr>
              <w:pStyle w:val="Tabletext0"/>
              <w:rPr>
                <w:lang w:val="en-GB"/>
              </w:rPr>
            </w:pPr>
            <w:r w:rsidRPr="00C46DBD">
              <w:rPr>
                <w:lang w:val="en-GB"/>
              </w:rPr>
              <w:t>C= Consult</w:t>
            </w:r>
          </w:p>
        </w:tc>
        <w:tc>
          <w:tcPr>
            <w:tcW w:w="2207" w:type="dxa"/>
            <w:gridSpan w:val="2"/>
          </w:tcPr>
          <w:p w14:paraId="3E069A18" w14:textId="77777777" w:rsidR="00C46DBD" w:rsidRPr="00C46DBD" w:rsidRDefault="00C46DBD" w:rsidP="001E715D">
            <w:pPr>
              <w:pStyle w:val="Tabletext0"/>
              <w:rPr>
                <w:lang w:val="en-GB"/>
              </w:rPr>
            </w:pPr>
            <w:r w:rsidRPr="00C46DBD">
              <w:rPr>
                <w:lang w:val="en-GB"/>
              </w:rPr>
              <w:t>I=Inform</w:t>
            </w:r>
          </w:p>
        </w:tc>
      </w:tr>
    </w:tbl>
    <w:p w14:paraId="04F648E6" w14:textId="77777777" w:rsidR="00C46DBD" w:rsidRPr="00C46DBD" w:rsidRDefault="00C46DBD" w:rsidP="001E715D">
      <w:pPr>
        <w:pStyle w:val="Heading2"/>
      </w:pPr>
      <w:bookmarkStart w:id="36" w:name="_Toc170899797"/>
      <w:bookmarkStart w:id="37" w:name="_Toc176925163"/>
      <w:bookmarkStart w:id="38" w:name="_Toc158270530"/>
      <w:bookmarkStart w:id="39" w:name="_Toc285210032"/>
      <w:bookmarkStart w:id="40" w:name="_Toc102324782"/>
      <w:r w:rsidRPr="00C46DBD">
        <w:t xml:space="preserve">Monitoring the implementation </w:t>
      </w:r>
      <w:bookmarkEnd w:id="36"/>
      <w:bookmarkEnd w:id="37"/>
      <w:bookmarkEnd w:id="38"/>
      <w:bookmarkEnd w:id="39"/>
      <w:r w:rsidRPr="00C46DBD">
        <w:t>of improvements</w:t>
      </w:r>
      <w:bookmarkEnd w:id="40"/>
    </w:p>
    <w:p w14:paraId="775753ED" w14:textId="77777777" w:rsidR="00C46DBD" w:rsidRPr="00C46DBD" w:rsidRDefault="00C46DBD" w:rsidP="001E715D">
      <w:pPr>
        <w:pStyle w:val="Caption"/>
      </w:pPr>
      <w:r w:rsidRPr="00C46DBD">
        <w:t>This section explains the people, processes and schedule for monitoring the improvements.  Only specific details should be described here.</w:t>
      </w:r>
    </w:p>
    <w:p w14:paraId="6C3BAA06" w14:textId="77777777" w:rsidR="00C46DBD" w:rsidRPr="00C46DBD" w:rsidRDefault="00C46DBD" w:rsidP="00C46DBD">
      <w:r w:rsidRPr="00C46DBD">
        <w:t>&lt;text here&gt;</w:t>
      </w:r>
    </w:p>
    <w:p w14:paraId="47F69CFE" w14:textId="77777777" w:rsidR="00C46DBD" w:rsidRPr="00C46DBD" w:rsidRDefault="00C46DBD" w:rsidP="00127D2C">
      <w:pPr>
        <w:pStyle w:val="Heading3"/>
        <w:rPr>
          <w:lang w:val="en-GB"/>
        </w:rPr>
      </w:pPr>
      <w:bookmarkStart w:id="41" w:name="_Toc170899798"/>
      <w:bookmarkStart w:id="42" w:name="_Toc176925164"/>
      <w:bookmarkStart w:id="43" w:name="_Toc158270531"/>
      <w:bookmarkStart w:id="44" w:name="_Toc285210033"/>
      <w:bookmarkStart w:id="45" w:name="_Toc102324783"/>
      <w:r w:rsidRPr="00127D2C">
        <w:t>Organisation</w:t>
      </w:r>
      <w:bookmarkEnd w:id="41"/>
      <w:bookmarkEnd w:id="42"/>
      <w:bookmarkEnd w:id="43"/>
      <w:bookmarkEnd w:id="44"/>
      <w:bookmarkEnd w:id="45"/>
    </w:p>
    <w:p w14:paraId="5AF19D01" w14:textId="522F603C" w:rsidR="00C46DBD" w:rsidRPr="00C46DBD" w:rsidRDefault="00C46DBD" w:rsidP="001E715D">
      <w:pPr>
        <w:pStyle w:val="Caption"/>
      </w:pPr>
      <w:r w:rsidRPr="00C46DBD">
        <w:t xml:space="preserve">Use this section to explain the roles and responsibilities that the plan will use to monitor the improvement actions.  You need to identify who will be managing the tasks and the structure of any committees or structures used </w:t>
      </w:r>
    </w:p>
    <w:p w14:paraId="1F7FA4D3" w14:textId="77777777" w:rsidR="00C46DBD" w:rsidRPr="00C46DBD" w:rsidRDefault="00C46DBD" w:rsidP="00C46DBD">
      <w:r w:rsidRPr="00C46DBD">
        <w:t>&lt;text here&gt;</w:t>
      </w:r>
    </w:p>
    <w:p w14:paraId="7EE30452" w14:textId="77777777" w:rsidR="00C46DBD" w:rsidRPr="00C46DBD" w:rsidRDefault="00C46DBD" w:rsidP="001E715D">
      <w:pPr>
        <w:pStyle w:val="Heading3"/>
        <w:rPr>
          <w:lang w:val="en-GB"/>
        </w:rPr>
      </w:pPr>
      <w:bookmarkStart w:id="46" w:name="_Toc170899799"/>
      <w:bookmarkStart w:id="47" w:name="_Toc176925165"/>
      <w:bookmarkStart w:id="48" w:name="_Toc158270532"/>
      <w:bookmarkStart w:id="49" w:name="_Toc285210034"/>
      <w:bookmarkStart w:id="50" w:name="_Toc102324784"/>
      <w:r w:rsidRPr="00C46DBD">
        <w:rPr>
          <w:lang w:val="en-GB"/>
        </w:rPr>
        <w:t>Monitoring, review process and reporting</w:t>
      </w:r>
      <w:bookmarkEnd w:id="46"/>
      <w:bookmarkEnd w:id="47"/>
      <w:bookmarkEnd w:id="48"/>
      <w:bookmarkEnd w:id="49"/>
      <w:bookmarkEnd w:id="50"/>
    </w:p>
    <w:p w14:paraId="6629BD8A" w14:textId="77777777" w:rsidR="00C46DBD" w:rsidRPr="00C46DBD" w:rsidRDefault="00C46DBD" w:rsidP="001E715D">
      <w:pPr>
        <w:pStyle w:val="Caption"/>
      </w:pPr>
      <w:r w:rsidRPr="00C46DBD">
        <w:t>Use this section to explain how the evaluation and reporting of implementation will take place. Define the detail about how and where evaluation and reporting takes place.  You will need to explain the frequency and mode of reporting that will be provided.</w:t>
      </w:r>
    </w:p>
    <w:p w14:paraId="6A594BCB" w14:textId="77777777" w:rsidR="00C46DBD" w:rsidRPr="00C46DBD" w:rsidRDefault="00C46DBD" w:rsidP="00C46DBD">
      <w:r w:rsidRPr="00C46DBD">
        <w:t>&lt;text here&gt;</w:t>
      </w:r>
    </w:p>
    <w:p w14:paraId="7EBDA3D4" w14:textId="77777777" w:rsidR="00C46DBD" w:rsidRPr="00C46DBD" w:rsidRDefault="00C46DBD" w:rsidP="001E715D">
      <w:pPr>
        <w:pStyle w:val="Heading3"/>
        <w:rPr>
          <w:lang w:val="en-GB"/>
        </w:rPr>
      </w:pPr>
      <w:bookmarkStart w:id="51" w:name="_Toc170899800"/>
      <w:bookmarkStart w:id="52" w:name="_Toc176925166"/>
      <w:bookmarkStart w:id="53" w:name="_Toc158270533"/>
      <w:bookmarkStart w:id="54" w:name="_Toc285210035"/>
      <w:bookmarkStart w:id="55" w:name="_Toc102324785"/>
      <w:r w:rsidRPr="00C46DBD">
        <w:rPr>
          <w:lang w:val="en-GB"/>
        </w:rPr>
        <w:lastRenderedPageBreak/>
        <w:t>Key Tasks and Schedule</w:t>
      </w:r>
      <w:bookmarkEnd w:id="51"/>
      <w:bookmarkEnd w:id="52"/>
      <w:bookmarkEnd w:id="53"/>
      <w:bookmarkEnd w:id="54"/>
      <w:r w:rsidRPr="00C46DBD">
        <w:rPr>
          <w:lang w:val="en-GB"/>
        </w:rPr>
        <w:t xml:space="preserve"> for monitoring and review</w:t>
      </w:r>
      <w:bookmarkEnd w:id="55"/>
    </w:p>
    <w:p w14:paraId="4C42EA3C" w14:textId="77777777" w:rsidR="00C46DBD" w:rsidRPr="00C46DBD" w:rsidRDefault="00C46DBD" w:rsidP="001E715D">
      <w:pPr>
        <w:pStyle w:val="Caption"/>
      </w:pPr>
      <w:r w:rsidRPr="00C46DBD">
        <w:t>Use this section to explain the key related tasks that the plan is required to complete and when they will be completed.  Detail, for example, workshops, meetings, and deliverables that need to be conducted to understand and monitor the improvements.  These tasks may hinge around planning, day to day delivery or stage gate preparation.</w:t>
      </w:r>
    </w:p>
    <w:p w14:paraId="3E20E121" w14:textId="77777777" w:rsidR="00C46DBD" w:rsidRPr="00C46DBD" w:rsidRDefault="00C46DBD" w:rsidP="00C46DBD">
      <w:r w:rsidRPr="00C46DBD">
        <w:t>&lt;text here&gt;</w:t>
      </w:r>
    </w:p>
    <w:p w14:paraId="3094B47B" w14:textId="13C4F887" w:rsidR="00DA4845" w:rsidRPr="000377ED" w:rsidRDefault="004A5A41" w:rsidP="004A5A41">
      <w:pPr>
        <w:pStyle w:val="Heading2"/>
      </w:pPr>
      <w:bookmarkStart w:id="56" w:name="_Toc102324786"/>
      <w:r w:rsidRPr="004A5A41">
        <w:t>Appendices</w:t>
      </w:r>
      <w:bookmarkEnd w:id="56"/>
    </w:p>
    <w:sectPr w:rsidR="00DA4845" w:rsidRPr="000377ED" w:rsidSect="00EB3931">
      <w:headerReference w:type="default" r:id="rId19"/>
      <w:footerReference w:type="default" r:id="rId20"/>
      <w:footerReference w:type="first" r:id="rId21"/>
      <w:pgSz w:w="11906" w:h="16838"/>
      <w:pgMar w:top="1440" w:right="1440" w:bottom="1588"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D4313" w14:textId="77777777" w:rsidR="00C46DBD" w:rsidRDefault="00C46DBD" w:rsidP="00453CFD">
    <w:r>
      <w:fldChar w:fldCharType="begin"/>
    </w:r>
    <w:r>
      <w:instrText xml:space="preserve">PAGE  </w:instrText>
    </w:r>
    <w:r>
      <w:fldChar w:fldCharType="end"/>
    </w:r>
  </w:p>
  <w:p w14:paraId="3892EF5E" w14:textId="77777777" w:rsidR="00C46DBD" w:rsidRDefault="00C46DBD" w:rsidP="00453C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8868039"/>
      <w:docPartObj>
        <w:docPartGallery w:val="Page Numbers (Bottom of Page)"/>
        <w:docPartUnique/>
      </w:docPartObj>
    </w:sdtPr>
    <w:sdtEndPr/>
    <w:sdtContent>
      <w:sdt>
        <w:sdtPr>
          <w:id w:val="434179285"/>
          <w:docPartObj>
            <w:docPartGallery w:val="Page Numbers (Top of Page)"/>
            <w:docPartUnique/>
          </w:docPartObj>
        </w:sdtPr>
        <w:sdtEndPr/>
        <w:sdtContent>
          <w:p w14:paraId="410D1600" w14:textId="7B789CF5" w:rsidR="00433BA1" w:rsidRDefault="00433BA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968DF8B" w14:textId="124C1C91" w:rsidR="00C46DBD" w:rsidRDefault="00C46DBD" w:rsidP="003A67D9">
    <w:pPr>
      <w:tabs>
        <w:tab w:val="right" w:pos="9923"/>
      </w:tabs>
      <w:rPr>
        <w:b/>
        <w:snapToGrid w:val="0"/>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A3EBB" w14:textId="77777777" w:rsidR="00C46DBD" w:rsidRDefault="00C46DBD" w:rsidP="003026FD">
    <w:pPr>
      <w:tabs>
        <w:tab w:val="right" w:pos="9356"/>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23CEE13" w14:textId="77777777" w:rsidR="00F86BA6" w:rsidRDefault="00F86BA6" w:rsidP="00433BA1">
            <w:pPr>
              <w:pStyle w:val="Footer"/>
              <w:rPr>
                <w:sz w:val="16"/>
                <w:szCs w:val="16"/>
              </w:rPr>
            </w:pPr>
          </w:p>
          <w:p w14:paraId="269E0BCE" w14:textId="6933E3EF" w:rsidR="00F86BA6" w:rsidRDefault="00EB3931" w:rsidP="00F86BA6">
            <w:pPr>
              <w:pStyle w:val="Footer"/>
              <w:spacing w:after="100" w:afterAutospacing="1"/>
              <w:rPr>
                <w:sz w:val="16"/>
                <w:szCs w:val="16"/>
              </w:rPr>
            </w:pPr>
            <w:r w:rsidRPr="005D5CA0">
              <w:rPr>
                <w:rFonts w:asciiTheme="minorHAnsi" w:hAnsiTheme="minorHAnsi" w:cstheme="minorHAnsi"/>
                <w:noProof/>
                <w:sz w:val="16"/>
                <w:szCs w:val="16"/>
              </w:rPr>
              <mc:AlternateContent>
                <mc:Choice Requires="wps">
                  <w:drawing>
                    <wp:anchor distT="0" distB="0" distL="114300" distR="114300" simplePos="0" relativeHeight="251662336" behindDoc="1" locked="0" layoutInCell="1" allowOverlap="1" wp14:anchorId="667B9147" wp14:editId="7CF33E11">
                      <wp:simplePos x="0" y="0"/>
                      <wp:positionH relativeFrom="column">
                        <wp:posOffset>-947530</wp:posOffset>
                      </wp:positionH>
                      <wp:positionV relativeFrom="paragraph">
                        <wp:posOffset>377438</wp:posOffset>
                      </wp:positionV>
                      <wp:extent cx="7633252" cy="733177"/>
                      <wp:effectExtent l="0" t="0" r="6350" b="0"/>
                      <wp:wrapNone/>
                      <wp:docPr id="9" name="Rectangle 9"/>
                      <wp:cNvGraphicFramePr/>
                      <a:graphic xmlns:a="http://schemas.openxmlformats.org/drawingml/2006/main">
                        <a:graphicData uri="http://schemas.microsoft.com/office/word/2010/wordprocessingShape">
                          <wps:wsp>
                            <wps:cNvSpPr/>
                            <wps:spPr>
                              <a:xfrm>
                                <a:off x="0" y="0"/>
                                <a:ext cx="7633252" cy="733177"/>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1B757" id="Rectangle 9" o:spid="_x0000_s1026" style="position:absolute;margin-left:-74.6pt;margin-top:29.7pt;width:601.05pt;height:57.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" fillcolor="#85be00 [3205]" stroked="f" strokeweight="2pt"/>
                  </w:pict>
                </mc:Fallback>
              </mc:AlternateContent>
            </w:r>
            <w:r w:rsidR="00AF3582">
              <w:rPr>
                <w:sz w:val="16"/>
                <w:szCs w:val="16"/>
              </w:rPr>
              <w:t xml:space="preserve">                                                                                                                                                                                                                                                        </w:t>
            </w:r>
            <w:r w:rsidR="003E1BD0">
              <w:rPr>
                <w:sz w:val="16"/>
                <w:szCs w:val="16"/>
              </w:rPr>
              <w:t xml:space="preserve">              </w:t>
            </w:r>
            <w:r w:rsidR="00433BA1" w:rsidRPr="00F86BA6">
              <w:rPr>
                <w:rFonts w:cs="Calibri Light"/>
                <w:sz w:val="16"/>
                <w:szCs w:val="16"/>
              </w:rPr>
              <w:t>MPower108 Implementation plan template</w:t>
            </w:r>
            <w:r w:rsidR="00433BA1" w:rsidRPr="00F86BA6">
              <w:rPr>
                <w:rFonts w:cs="Calibri Light"/>
                <w:sz w:val="16"/>
                <w:szCs w:val="16"/>
              </w:rPr>
              <w:tab/>
            </w:r>
            <w:r w:rsidR="00433BA1" w:rsidRPr="00F86BA6">
              <w:rPr>
                <w:rFonts w:cs="Calibri Light"/>
                <w:sz w:val="16"/>
                <w:szCs w:val="16"/>
              </w:rPr>
              <w:tab/>
            </w:r>
            <w:r w:rsidR="000E53A8" w:rsidRPr="00F86BA6">
              <w:rPr>
                <w:rFonts w:cs="Calibri Light"/>
                <w:sz w:val="16"/>
                <w:szCs w:val="16"/>
              </w:rPr>
              <w:t>Page</w:t>
            </w:r>
            <w:r w:rsidR="000E53A8" w:rsidRPr="00EB3931">
              <w:rPr>
                <w:rFonts w:cs="Calibri Light"/>
                <w:b/>
                <w:sz w:val="16"/>
                <w:szCs w:val="16"/>
              </w:rPr>
              <w:t xml:space="preserve"> </w:t>
            </w:r>
            <w:r w:rsidR="000E53A8" w:rsidRPr="00EB3931">
              <w:rPr>
                <w:rFonts w:cs="Calibri Light"/>
                <w:b/>
                <w:bCs/>
                <w:sz w:val="16"/>
                <w:szCs w:val="16"/>
              </w:rPr>
              <w:fldChar w:fldCharType="begin"/>
            </w:r>
            <w:r w:rsidR="000E53A8" w:rsidRPr="00EB3931">
              <w:rPr>
                <w:rFonts w:cs="Calibri Light"/>
                <w:b/>
                <w:bCs/>
                <w:sz w:val="16"/>
                <w:szCs w:val="16"/>
              </w:rPr>
              <w:instrText xml:space="preserve"> PAGE </w:instrText>
            </w:r>
            <w:r w:rsidR="000E53A8" w:rsidRPr="00EB3931">
              <w:rPr>
                <w:rFonts w:cs="Calibri Light"/>
                <w:b/>
                <w:bCs/>
                <w:sz w:val="16"/>
                <w:szCs w:val="16"/>
              </w:rPr>
              <w:fldChar w:fldCharType="separate"/>
            </w:r>
            <w:r w:rsidR="000E53A8" w:rsidRPr="00EB3931">
              <w:rPr>
                <w:rFonts w:cs="Calibri Light"/>
                <w:b/>
                <w:bCs/>
                <w:noProof/>
                <w:sz w:val="16"/>
                <w:szCs w:val="16"/>
              </w:rPr>
              <w:t>2</w:t>
            </w:r>
            <w:r w:rsidR="000E53A8" w:rsidRPr="00EB3931">
              <w:rPr>
                <w:rFonts w:cs="Calibri Light"/>
                <w:b/>
                <w:bCs/>
                <w:sz w:val="16"/>
                <w:szCs w:val="16"/>
              </w:rPr>
              <w:fldChar w:fldCharType="end"/>
            </w:r>
            <w:r w:rsidR="000E53A8" w:rsidRPr="00F86BA6">
              <w:rPr>
                <w:rFonts w:cs="Calibri Light"/>
                <w:sz w:val="16"/>
                <w:szCs w:val="16"/>
              </w:rPr>
              <w:t xml:space="preserve"> of </w:t>
            </w:r>
            <w:r w:rsidR="000E53A8" w:rsidRPr="00EB3931">
              <w:rPr>
                <w:rFonts w:cs="Calibri Light"/>
                <w:b/>
                <w:bCs/>
                <w:sz w:val="16"/>
                <w:szCs w:val="16"/>
              </w:rPr>
              <w:fldChar w:fldCharType="begin"/>
            </w:r>
            <w:r w:rsidR="000E53A8" w:rsidRPr="00EB3931">
              <w:rPr>
                <w:rFonts w:cs="Calibri Light"/>
                <w:b/>
                <w:bCs/>
                <w:sz w:val="16"/>
                <w:szCs w:val="16"/>
              </w:rPr>
              <w:instrText xml:space="preserve"> NUMPAGES  </w:instrText>
            </w:r>
            <w:r w:rsidR="000E53A8" w:rsidRPr="00EB3931">
              <w:rPr>
                <w:rFonts w:cs="Calibri Light"/>
                <w:b/>
                <w:bCs/>
                <w:sz w:val="16"/>
                <w:szCs w:val="16"/>
              </w:rPr>
              <w:fldChar w:fldCharType="separate"/>
            </w:r>
            <w:r w:rsidR="000E53A8" w:rsidRPr="00EB3931">
              <w:rPr>
                <w:rFonts w:cs="Calibri Light"/>
                <w:b/>
                <w:bCs/>
                <w:noProof/>
                <w:sz w:val="16"/>
                <w:szCs w:val="16"/>
              </w:rPr>
              <w:t>2</w:t>
            </w:r>
            <w:r w:rsidR="000E53A8" w:rsidRPr="00EB3931">
              <w:rPr>
                <w:rFonts w:cs="Calibri Light"/>
                <w:b/>
                <w:bCs/>
                <w:sz w:val="16"/>
                <w:szCs w:val="16"/>
              </w:rPr>
              <w:fldChar w:fldCharType="end"/>
            </w:r>
            <w:r w:rsidR="00F86BA6" w:rsidRPr="00EB3931">
              <w:rPr>
                <w:rFonts w:asciiTheme="minorHAnsi" w:hAnsiTheme="minorHAnsi" w:cstheme="minorHAnsi"/>
                <w:b/>
                <w:bCs/>
                <w:sz w:val="16"/>
                <w:szCs w:val="16"/>
              </w:rPr>
              <w:t xml:space="preserve"> </w:t>
            </w:r>
            <w:r w:rsidR="00F86BA6">
              <w:rPr>
                <w:rFonts w:asciiTheme="minorHAnsi" w:hAnsiTheme="minorHAnsi" w:cstheme="minorHAnsi"/>
                <w:bCs/>
                <w:sz w:val="16"/>
                <w:szCs w:val="16"/>
              </w:rPr>
              <w:t xml:space="preserve">  </w:t>
            </w:r>
          </w:p>
        </w:sdtContent>
      </w:sdt>
    </w:sdtContent>
  </w:sdt>
  <w:p w14:paraId="7773B2D8" w14:textId="41D37B74" w:rsidR="00CB4ED2" w:rsidRPr="00F86BA6" w:rsidRDefault="00F86BA6" w:rsidP="002F2E62">
    <w:pPr>
      <w:pStyle w:val="Footer"/>
      <w:spacing w:before="120"/>
      <w:rPr>
        <w:rFonts w:cs="Calibri Light"/>
        <w:sz w:val="16"/>
        <w:szCs w:val="16"/>
      </w:rPr>
    </w:pPr>
    <w:r w:rsidRPr="00F86BA6">
      <w:rPr>
        <w:rFonts w:cs="Calibri Light"/>
        <w:b/>
        <w:color w:val="FFFFFF"/>
        <w:sz w:val="16"/>
        <w:szCs w:val="16"/>
      </w:rPr>
      <w:t>As</w:t>
    </w:r>
    <w:r w:rsidR="00433BA1" w:rsidRPr="00F86BA6">
      <w:rPr>
        <w:rFonts w:cs="Calibri Light"/>
        <w:b/>
        <w:color w:val="FFFFFF"/>
        <w:sz w:val="16"/>
        <w:szCs w:val="16"/>
      </w:rPr>
      <w:t>sessment support document</w:t>
    </w:r>
    <w:r w:rsidR="00433BA1" w:rsidRPr="00F86BA6">
      <w:rPr>
        <w:rFonts w:cs="Calibri Light"/>
        <w:b/>
        <w:color w:val="FFFFFF"/>
        <w:sz w:val="16"/>
        <w:szCs w:val="16"/>
      </w:rPr>
      <w:tab/>
    </w:r>
    <w:r w:rsidR="00433BA1" w:rsidRPr="00F86BA6">
      <w:rPr>
        <w:rFonts w:cs="Calibri Light"/>
        <w:b/>
        <w:color w:val="FFFFFF"/>
        <w:sz w:val="16"/>
        <w:szCs w:val="16"/>
      </w:rPr>
      <w:tab/>
    </w:r>
  </w:p>
  <w:p w14:paraId="5BFAEA83" w14:textId="3E7ECEF2" w:rsidR="00C324A6" w:rsidRDefault="00EB3931" w:rsidP="00EB3931">
    <w:pPr>
      <w:tabs>
        <w:tab w:val="left" w:pos="3934"/>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6E229F">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p w14:paraId="5631C74B" w14:textId="77777777" w:rsidR="00C324A6" w:rsidRDefault="00C324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5530D" w14:textId="3F0032C5" w:rsidR="00C46DBD" w:rsidRPr="00BB47A3" w:rsidRDefault="008561DA" w:rsidP="005A73EA">
    <w:pPr>
      <w:tabs>
        <w:tab w:val="center" w:pos="4961"/>
      </w:tabs>
    </w:pPr>
    <w:r>
      <w:rPr>
        <w:noProof/>
      </w:rPr>
      <w:drawing>
        <wp:anchor distT="0" distB="0" distL="114300" distR="114300" simplePos="0" relativeHeight="251666432" behindDoc="1" locked="0" layoutInCell="1" allowOverlap="1" wp14:anchorId="3D7D8D23" wp14:editId="2D18988D">
          <wp:simplePos x="0" y="0"/>
          <wp:positionH relativeFrom="column">
            <wp:posOffset>4827270</wp:posOffset>
          </wp:positionH>
          <wp:positionV relativeFrom="paragraph">
            <wp:posOffset>84455</wp:posOffset>
          </wp:positionV>
          <wp:extent cx="1347470" cy="487680"/>
          <wp:effectExtent l="0" t="0" r="5080" b="7620"/>
          <wp:wrapTight wrapText="bothSides">
            <wp:wrapPolygon edited="0">
              <wp:start x="0" y="0"/>
              <wp:lineTo x="0" y="21094"/>
              <wp:lineTo x="8245" y="21094"/>
              <wp:lineTo x="8245" y="13500"/>
              <wp:lineTo x="21376" y="13500"/>
              <wp:lineTo x="21376" y="1688"/>
              <wp:lineTo x="824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7680"/>
                  </a:xfrm>
                  <a:prstGeom prst="rect">
                    <a:avLst/>
                  </a:prstGeom>
                  <a:noFill/>
                </pic:spPr>
              </pic:pic>
            </a:graphicData>
          </a:graphic>
        </wp:anchor>
      </w:drawing>
    </w:r>
    <w:r w:rsidR="00433BA1" w:rsidRPr="00BB47A3">
      <w:t xml:space="preserve"> </w:t>
    </w:r>
  </w:p>
  <w:p w14:paraId="3B050B48" w14:textId="674DF50F" w:rsidR="008561DA" w:rsidRPr="00BB47A3" w:rsidRDefault="008561DA" w:rsidP="008561DA">
    <w:pPr>
      <w:ind w:left="72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572CD" w14:textId="77777777" w:rsidR="00C46DBD" w:rsidRPr="003E552E" w:rsidRDefault="00C46DBD" w:rsidP="003E552E"/>
  <w:p w14:paraId="7771ECB9" w14:textId="77777777" w:rsidR="00C46DBD" w:rsidRDefault="00C46D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p w14:paraId="54245509" w14:textId="77777777" w:rsidR="00C324A6" w:rsidRDefault="00C324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857B80"/>
    <w:multiLevelType w:val="multilevel"/>
    <w:tmpl w:val="C9B0DC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2"/>
  </w:num>
  <w:num w:numId="10">
    <w:abstractNumId w:val="4"/>
  </w:num>
  <w:num w:numId="11">
    <w:abstractNumId w:val="16"/>
  </w:num>
  <w:num w:numId="12">
    <w:abstractNumId w:val="11"/>
  </w:num>
  <w:num w:numId="13">
    <w:abstractNumId w:val="9"/>
  </w:num>
  <w:num w:numId="14">
    <w:abstractNumId w:val="15"/>
  </w:num>
  <w:num w:numId="15">
    <w:abstractNumId w:val="6"/>
  </w:num>
  <w:num w:numId="16">
    <w:abstractNumId w:val="17"/>
  </w:num>
  <w:num w:numId="17">
    <w:abstractNumId w:val="1"/>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27D2C"/>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1E715D"/>
    <w:rsid w:val="001F6293"/>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F2E62"/>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1BD0"/>
    <w:rsid w:val="003E4297"/>
    <w:rsid w:val="003F36BD"/>
    <w:rsid w:val="00403BB1"/>
    <w:rsid w:val="00406468"/>
    <w:rsid w:val="00407A2A"/>
    <w:rsid w:val="00407EB6"/>
    <w:rsid w:val="00427F5A"/>
    <w:rsid w:val="00432DFC"/>
    <w:rsid w:val="00433BA1"/>
    <w:rsid w:val="004345C8"/>
    <w:rsid w:val="00437752"/>
    <w:rsid w:val="00447246"/>
    <w:rsid w:val="00447B26"/>
    <w:rsid w:val="00447C17"/>
    <w:rsid w:val="00462334"/>
    <w:rsid w:val="0046323B"/>
    <w:rsid w:val="004739F1"/>
    <w:rsid w:val="004876ED"/>
    <w:rsid w:val="004A09A8"/>
    <w:rsid w:val="004A5A41"/>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D5CA0"/>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6519"/>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6E5C"/>
    <w:rsid w:val="008005C6"/>
    <w:rsid w:val="00804A99"/>
    <w:rsid w:val="008104BA"/>
    <w:rsid w:val="00817639"/>
    <w:rsid w:val="008229B0"/>
    <w:rsid w:val="00823A65"/>
    <w:rsid w:val="008427B8"/>
    <w:rsid w:val="008466AF"/>
    <w:rsid w:val="008561DA"/>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9F5126"/>
    <w:rsid w:val="00A220EE"/>
    <w:rsid w:val="00A236A1"/>
    <w:rsid w:val="00A30062"/>
    <w:rsid w:val="00A51E59"/>
    <w:rsid w:val="00A65DC4"/>
    <w:rsid w:val="00A774CF"/>
    <w:rsid w:val="00AA44C0"/>
    <w:rsid w:val="00AA7862"/>
    <w:rsid w:val="00AB52B6"/>
    <w:rsid w:val="00AC3D36"/>
    <w:rsid w:val="00AC3ED5"/>
    <w:rsid w:val="00AD40E9"/>
    <w:rsid w:val="00AD4787"/>
    <w:rsid w:val="00AE3A52"/>
    <w:rsid w:val="00AE5B9B"/>
    <w:rsid w:val="00AF3582"/>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0C4"/>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324A6"/>
    <w:rsid w:val="00C410CE"/>
    <w:rsid w:val="00C44801"/>
    <w:rsid w:val="00C46DBD"/>
    <w:rsid w:val="00C47203"/>
    <w:rsid w:val="00C50087"/>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B3931"/>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6BA6"/>
    <w:rsid w:val="00F87ACF"/>
    <w:rsid w:val="00F932EB"/>
    <w:rsid w:val="00F96C22"/>
    <w:rsid w:val="00FA4540"/>
    <w:rsid w:val="00FB7839"/>
    <w:rsid w:val="00FC2A3A"/>
    <w:rsid w:val="00FC484C"/>
    <w:rsid w:val="00FD3F3B"/>
    <w:rsid w:val="00FD65A7"/>
    <w:rsid w:val="00FE1272"/>
    <w:rsid w:val="00FE1DF0"/>
    <w:rsid w:val="00FF5900"/>
    <w:rsid w:val="1B7F1274"/>
    <w:rsid w:val="20716D70"/>
    <w:rsid w:val="231733C9"/>
    <w:rsid w:val="28CF89ED"/>
    <w:rsid w:val="2C4AF2AE"/>
    <w:rsid w:val="2E0EC95E"/>
    <w:rsid w:val="320C6548"/>
    <w:rsid w:val="604A968E"/>
    <w:rsid w:val="7873B9C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qFormat/>
    <w:rsid w:val="00B93BD3"/>
    <w:pPr>
      <w:keepNext/>
      <w:keepLines/>
      <w:spacing w:before="300"/>
      <w:outlineLvl w:val="3"/>
    </w:pPr>
    <w:rPr>
      <w:rFonts w:eastAsiaTheme="majorEastAsia" w:cstheme="majorBidi"/>
      <w:b/>
      <w:iCs/>
      <w:color w:val="595959" w:themeColor="text1" w:themeTint="A6"/>
      <w:sz w:val="24"/>
    </w:rPr>
  </w:style>
  <w:style w:type="paragraph" w:styleId="Heading5">
    <w:name w:val="heading 5"/>
    <w:basedOn w:val="Heading4"/>
    <w:next w:val="Normal"/>
    <w:link w:val="Heading5Char"/>
    <w:rsid w:val="00C46DBD"/>
    <w:pPr>
      <w:keepNext w:val="0"/>
      <w:keepLines w:val="0"/>
      <w:tabs>
        <w:tab w:val="left" w:pos="567"/>
        <w:tab w:val="num" w:pos="2880"/>
      </w:tabs>
      <w:spacing w:before="120"/>
      <w:ind w:left="2232" w:hanging="792"/>
      <w:outlineLvl w:val="4"/>
    </w:pPr>
    <w:rPr>
      <w:rFonts w:ascii="Calibri" w:eastAsia="Times New Roman" w:hAnsi="Calibri" w:cs="Arial"/>
      <w:i/>
      <w:iCs w:val="0"/>
      <w:color w:val="0070C0"/>
      <w:sz w:val="22"/>
      <w:lang w:val="en-GB" w:eastAsia="en-AU"/>
    </w:rPr>
  </w:style>
  <w:style w:type="paragraph" w:styleId="Heading6">
    <w:name w:val="heading 6"/>
    <w:basedOn w:val="Heading5"/>
    <w:next w:val="Normal"/>
    <w:link w:val="Heading6Char"/>
    <w:rsid w:val="00C46DBD"/>
    <w:pPr>
      <w:tabs>
        <w:tab w:val="clear" w:pos="2880"/>
        <w:tab w:val="num" w:pos="3600"/>
      </w:tabs>
      <w:ind w:left="2736" w:hanging="936"/>
      <w:outlineLvl w:val="5"/>
    </w:pPr>
    <w:rPr>
      <w:b w:val="0"/>
    </w:rPr>
  </w:style>
  <w:style w:type="paragraph" w:styleId="Heading7">
    <w:name w:val="heading 7"/>
    <w:basedOn w:val="Heading6"/>
    <w:next w:val="Normal"/>
    <w:link w:val="Heading7Char"/>
    <w:rsid w:val="00C46DBD"/>
    <w:pPr>
      <w:tabs>
        <w:tab w:val="clear" w:pos="3600"/>
        <w:tab w:val="num" w:pos="4320"/>
      </w:tabs>
      <w:ind w:left="3240" w:hanging="1080"/>
      <w:outlineLvl w:val="6"/>
    </w:pPr>
    <w:rPr>
      <w:i w:val="0"/>
      <w:iCs/>
    </w:rPr>
  </w:style>
  <w:style w:type="paragraph" w:styleId="Heading8">
    <w:name w:val="heading 8"/>
    <w:basedOn w:val="Heading7"/>
    <w:next w:val="Normal"/>
    <w:link w:val="Heading8Char"/>
    <w:rsid w:val="00C46DBD"/>
    <w:pPr>
      <w:tabs>
        <w:tab w:val="clear" w:pos="4320"/>
        <w:tab w:val="num" w:pos="4680"/>
      </w:tabs>
      <w:ind w:left="3744" w:hanging="1224"/>
      <w:outlineLvl w:val="7"/>
    </w:pPr>
    <w:rPr>
      <w:b/>
      <w:sz w:val="20"/>
    </w:rPr>
  </w:style>
  <w:style w:type="paragraph" w:styleId="Heading9">
    <w:name w:val="heading 9"/>
    <w:basedOn w:val="Heading8"/>
    <w:next w:val="Normal"/>
    <w:link w:val="Heading9Char"/>
    <w:rsid w:val="00C46DBD"/>
    <w:pPr>
      <w:tabs>
        <w:tab w:val="clear" w:pos="4680"/>
        <w:tab w:val="num" w:pos="5400"/>
      </w:tabs>
      <w:ind w:left="4320" w:hanging="1440"/>
      <w:jc w:val="center"/>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styleId="TOC3">
    <w:name w:val="toc 3"/>
    <w:basedOn w:val="Normal"/>
    <w:next w:val="Normal"/>
    <w:autoRedefine/>
    <w:uiPriority w:val="39"/>
    <w:unhideWhenUsed/>
    <w:rsid w:val="00C46DBD"/>
    <w:pPr>
      <w:spacing w:after="100"/>
      <w:ind w:left="440"/>
    </w:pPr>
  </w:style>
  <w:style w:type="character" w:customStyle="1" w:styleId="Heading5Char">
    <w:name w:val="Heading 5 Char"/>
    <w:basedOn w:val="DefaultParagraphFont"/>
    <w:link w:val="Heading5"/>
    <w:rsid w:val="00C46DBD"/>
    <w:rPr>
      <w:rFonts w:ascii="Calibri" w:eastAsia="Times New Roman" w:hAnsi="Calibri" w:cs="Arial"/>
      <w:b/>
      <w:i/>
      <w:color w:val="0070C0"/>
      <w:lang w:val="en-GB" w:eastAsia="en-AU"/>
    </w:rPr>
  </w:style>
  <w:style w:type="character" w:customStyle="1" w:styleId="Heading6Char">
    <w:name w:val="Heading 6 Char"/>
    <w:basedOn w:val="DefaultParagraphFont"/>
    <w:link w:val="Heading6"/>
    <w:rsid w:val="00C46DBD"/>
    <w:rPr>
      <w:rFonts w:ascii="Calibri" w:eastAsia="Times New Roman" w:hAnsi="Calibri" w:cs="Arial"/>
      <w:i/>
      <w:color w:val="0070C0"/>
      <w:lang w:val="en-GB" w:eastAsia="en-AU"/>
    </w:rPr>
  </w:style>
  <w:style w:type="character" w:customStyle="1" w:styleId="Heading7Char">
    <w:name w:val="Heading 7 Char"/>
    <w:basedOn w:val="DefaultParagraphFont"/>
    <w:link w:val="Heading7"/>
    <w:rsid w:val="00C46DBD"/>
    <w:rPr>
      <w:rFonts w:ascii="Calibri" w:eastAsia="Times New Roman" w:hAnsi="Calibri" w:cs="Arial"/>
      <w:iCs/>
      <w:color w:val="0070C0"/>
      <w:lang w:val="en-GB" w:eastAsia="en-AU"/>
    </w:rPr>
  </w:style>
  <w:style w:type="character" w:customStyle="1" w:styleId="Heading8Char">
    <w:name w:val="Heading 8 Char"/>
    <w:basedOn w:val="DefaultParagraphFont"/>
    <w:link w:val="Heading8"/>
    <w:rsid w:val="00C46DBD"/>
    <w:rPr>
      <w:rFonts w:ascii="Calibri" w:eastAsia="Times New Roman" w:hAnsi="Calibri" w:cs="Arial"/>
      <w:b/>
      <w:iCs/>
      <w:color w:val="0070C0"/>
      <w:sz w:val="20"/>
      <w:lang w:val="en-GB" w:eastAsia="en-AU"/>
    </w:rPr>
  </w:style>
  <w:style w:type="character" w:customStyle="1" w:styleId="Heading9Char">
    <w:name w:val="Heading 9 Char"/>
    <w:basedOn w:val="DefaultParagraphFont"/>
    <w:link w:val="Heading9"/>
    <w:rsid w:val="00C46DBD"/>
    <w:rPr>
      <w:rFonts w:ascii="Calibri" w:eastAsia="Times New Roman" w:hAnsi="Calibri" w:cs="Arial"/>
      <w:i/>
      <w:iCs/>
      <w:color w:val="0070C0"/>
      <w:sz w:val="20"/>
      <w:lang w:val="en-GB" w:eastAsia="en-AU"/>
    </w:rPr>
  </w:style>
  <w:style w:type="character" w:styleId="UnresolvedMention">
    <w:name w:val="Unresolved Mention"/>
    <w:basedOn w:val="DefaultParagraphFont"/>
    <w:uiPriority w:val="99"/>
    <w:semiHidden/>
    <w:unhideWhenUsed/>
    <w:rsid w:val="00C46DBD"/>
    <w:rPr>
      <w:color w:val="605E5C"/>
      <w:shd w:val="clear" w:color="auto" w:fill="E1DFDD"/>
    </w:rPr>
  </w:style>
  <w:style w:type="paragraph" w:customStyle="1" w:styleId="Default">
    <w:name w:val="Default"/>
    <w:rsid w:val="009F512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F512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openxmlformats.org/package/2006/metadata/core-properties"/>
    <ds:schemaRef ds:uri="http://www.w3.org/XML/1998/namespace"/>
    <ds:schemaRef ds:uri="http://purl.org/dc/terms/"/>
    <ds:schemaRef ds:uri="http://schemas.microsoft.com/office/2006/documentManagement/types"/>
    <ds:schemaRef ds:uri="8d123187-21fe-47d9-bb38-a24fa2382a13"/>
    <ds:schemaRef ds:uri="http://schemas.microsoft.com/office/2006/metadata/properties"/>
    <ds:schemaRef ds:uri="http://purl.org/dc/elements/1.1/"/>
    <ds:schemaRef ds:uri="http://schemas.microsoft.com/office/infopath/2007/PartnerControls"/>
    <ds:schemaRef ds:uri="23712732-1a11-42b5-ab16-3cafd502a338"/>
    <ds:schemaRef ds:uri="http://purl.org/dc/dcmitype/"/>
  </ds:schemaRefs>
</ds:datastoreItem>
</file>

<file path=customXml/itemProps2.xml><?xml version="1.0" encoding="utf-8"?>
<ds:datastoreItem xmlns:ds="http://schemas.openxmlformats.org/officeDocument/2006/customXml" ds:itemID="{DBE10149-3926-4F1B-9F44-4BF4D7EFFF26}"/>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225C7AD6-C5D0-4E54-A835-2A723BC1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17</TotalTime>
  <Pages>8</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Implementation plan template</dc:title>
  <dc:subject/>
  <dc:creator>Bec Colwell</dc:creator>
  <cp:keywords>Assessment support document</cp:keywords>
  <dc:description/>
  <cp:lastModifiedBy>Sally Bush</cp:lastModifiedBy>
  <cp:revision>13</cp:revision>
  <dcterms:created xsi:type="dcterms:W3CDTF">2022-05-27T06:36:00Z</dcterms:created>
  <dcterms:modified xsi:type="dcterms:W3CDTF">2023-07-06T22:59:00Z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